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FC2" w:rsidRPr="009242DE" w:rsidRDefault="00CC3FC2" w:rsidP="00A07AB4">
      <w:pPr>
        <w:pStyle w:val="ConsPlusNormal"/>
        <w:jc w:val="right"/>
        <w:rPr>
          <w:b w:val="0"/>
        </w:rPr>
      </w:pPr>
    </w:p>
    <w:p w:rsidR="00CC3FC2" w:rsidRPr="009242DE" w:rsidRDefault="00CC3FC2" w:rsidP="00A07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Показатели результативности реализации</w:t>
      </w:r>
    </w:p>
    <w:p w:rsidR="00CC3FC2" w:rsidRPr="009242DE" w:rsidRDefault="001F5F9F" w:rsidP="00A07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242DE">
        <w:rPr>
          <w:rFonts w:ascii="Times New Roman" w:hAnsi="Times New Roman"/>
          <w:sz w:val="26"/>
          <w:szCs w:val="26"/>
        </w:rPr>
        <w:t>б</w:t>
      </w:r>
      <w:r w:rsidR="00CC3FC2" w:rsidRPr="009242DE">
        <w:rPr>
          <w:rFonts w:ascii="Times New Roman" w:hAnsi="Times New Roman"/>
          <w:sz w:val="26"/>
          <w:szCs w:val="26"/>
        </w:rPr>
        <w:t>изнес-проекта</w:t>
      </w:r>
      <w:proofErr w:type="gramEnd"/>
    </w:p>
    <w:p w:rsidR="00CC3FC2" w:rsidRPr="009242DE" w:rsidRDefault="00CC3FC2" w:rsidP="00A07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______________________________________</w:t>
      </w:r>
    </w:p>
    <w:p w:rsidR="00CC3FC2" w:rsidRPr="009242DE" w:rsidRDefault="00CC3FC2" w:rsidP="00A07A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9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551"/>
        <w:gridCol w:w="455"/>
        <w:gridCol w:w="425"/>
        <w:gridCol w:w="425"/>
        <w:gridCol w:w="426"/>
        <w:gridCol w:w="1842"/>
      </w:tblGrid>
      <w:tr w:rsidR="00CC3FC2" w:rsidRPr="009242DE" w:rsidTr="00A07AB4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C2" w:rsidRPr="009242DE" w:rsidRDefault="00CC3FC2" w:rsidP="00DA7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>Показатели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C2" w:rsidRPr="009242DE" w:rsidRDefault="00CC3FC2" w:rsidP="00A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 xml:space="preserve">На 1 января года </w:t>
            </w:r>
            <w:r w:rsidR="00A00CC2" w:rsidRPr="009242DE">
              <w:rPr>
                <w:rFonts w:ascii="Times New Roman" w:hAnsi="Times New Roman"/>
                <w:sz w:val="26"/>
                <w:szCs w:val="26"/>
              </w:rPr>
              <w:t xml:space="preserve">начала реализации </w:t>
            </w:r>
            <w:proofErr w:type="gramStart"/>
            <w:r w:rsidR="00A00CC2" w:rsidRPr="009242DE">
              <w:rPr>
                <w:rFonts w:ascii="Times New Roman" w:hAnsi="Times New Roman"/>
                <w:sz w:val="26"/>
                <w:szCs w:val="26"/>
              </w:rPr>
              <w:t>бизнес-проекта</w:t>
            </w:r>
            <w:proofErr w:type="gramEnd"/>
            <w:r w:rsidR="00D240D7" w:rsidRPr="009242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C2" w:rsidRPr="009242DE" w:rsidRDefault="00CC3FC2" w:rsidP="00DA7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>Период реализации проекта с разбивкой по кварталам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C2" w:rsidRPr="009242DE" w:rsidRDefault="00CC3FC2" w:rsidP="00933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 xml:space="preserve">1 января года, следующего за годом </w:t>
            </w:r>
            <w:r w:rsidR="00933E79" w:rsidRPr="009242DE">
              <w:rPr>
                <w:rFonts w:ascii="Times New Roman" w:hAnsi="Times New Roman"/>
                <w:sz w:val="26"/>
                <w:szCs w:val="26"/>
              </w:rPr>
              <w:t xml:space="preserve">окончания </w:t>
            </w:r>
            <w:proofErr w:type="gramStart"/>
            <w:r w:rsidR="00933E79" w:rsidRPr="009242DE">
              <w:rPr>
                <w:rFonts w:ascii="Times New Roman" w:hAnsi="Times New Roman"/>
                <w:sz w:val="26"/>
                <w:szCs w:val="26"/>
              </w:rPr>
              <w:t>бизнес-проекта</w:t>
            </w:r>
            <w:proofErr w:type="gramEnd"/>
          </w:p>
        </w:tc>
      </w:tr>
      <w:tr w:rsidR="00203D97" w:rsidRPr="009242DE" w:rsidTr="00A07AB4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3D97" w:rsidRPr="009242DE" w:rsidTr="00A07A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>Среднемесячная начисленная заработная плата по организации (руб.)</w:t>
            </w:r>
            <w:r w:rsidR="00890F9D" w:rsidRPr="00691785">
              <w:rPr>
                <w:rFonts w:ascii="Times New Roman" w:hAnsi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3D97" w:rsidRPr="009242DE" w:rsidTr="00A07A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>Среднемесячная начисленная заработная плата по проекту (руб.)</w:t>
            </w:r>
            <w:r w:rsidR="00691785" w:rsidRPr="006917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3D97" w:rsidRPr="009242DE" w:rsidTr="00A07A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34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>Количество созданных (сохраненных) рабочих мест в рамках</w:t>
            </w:r>
            <w:r w:rsidR="0034414F" w:rsidRPr="009242DE">
              <w:rPr>
                <w:rFonts w:ascii="Times New Roman" w:hAnsi="Times New Roman"/>
                <w:sz w:val="26"/>
                <w:szCs w:val="26"/>
              </w:rPr>
              <w:t xml:space="preserve"> реализации бизнес-</w:t>
            </w:r>
            <w:r w:rsidRPr="009242DE">
              <w:rPr>
                <w:rFonts w:ascii="Times New Roman" w:hAnsi="Times New Roman"/>
                <w:sz w:val="26"/>
                <w:szCs w:val="26"/>
              </w:rPr>
              <w:t>проекта</w:t>
            </w:r>
            <w:r w:rsidR="00316EC9" w:rsidRPr="00316EC9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242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3D97" w:rsidRPr="009242DE" w:rsidTr="00A07A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>Увеличение объема заготовки, переработки дикорастущего, пищевого сырья, к аналогичному уровню предыдущего года, %</w:t>
            </w:r>
            <w:r w:rsidR="00316EC9" w:rsidRPr="00316EC9">
              <w:rPr>
                <w:rFonts w:ascii="Times New Roman" w:hAnsi="Times New Roman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3D97" w:rsidRPr="009242DE" w:rsidTr="00A07A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242DE">
              <w:rPr>
                <w:rFonts w:ascii="Times New Roman" w:hAnsi="Times New Roman"/>
                <w:sz w:val="26"/>
                <w:szCs w:val="26"/>
              </w:rPr>
              <w:t>Увеличение налоговых доходов и сборов в консолидированный бюджет Томской области, к аналогичному уровню предыдущего года, %</w:t>
            </w:r>
            <w:r w:rsidR="00316EC9" w:rsidRPr="00316EC9">
              <w:rPr>
                <w:rFonts w:ascii="Times New Roman" w:hAnsi="Times New Roman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97" w:rsidRPr="009242DE" w:rsidRDefault="00203D97" w:rsidP="00DA7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1230E" w:rsidRPr="009242DE" w:rsidRDefault="0071230E" w:rsidP="00A07AB4">
      <w:pPr>
        <w:pStyle w:val="ConsPlusNormal"/>
        <w:jc w:val="right"/>
        <w:rPr>
          <w:b w:val="0"/>
        </w:rPr>
      </w:pPr>
    </w:p>
    <w:p w:rsidR="0071230E" w:rsidRPr="009242DE" w:rsidRDefault="0071230E" w:rsidP="00A07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1230E" w:rsidRPr="009242DE" w:rsidRDefault="00C757C3" w:rsidP="00316EC9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16EC9">
        <w:rPr>
          <w:rFonts w:ascii="Times New Roman" w:hAnsi="Times New Roman"/>
          <w:sz w:val="26"/>
          <w:szCs w:val="26"/>
          <w:vertAlign w:val="superscript"/>
        </w:rPr>
        <w:t>1</w:t>
      </w:r>
      <w:r w:rsidR="0071230E" w:rsidRPr="009242DE">
        <w:rPr>
          <w:rFonts w:ascii="Times New Roman" w:hAnsi="Times New Roman"/>
          <w:sz w:val="26"/>
          <w:szCs w:val="26"/>
        </w:rPr>
        <w:t xml:space="preserve">Среднемесячная начисленная </w:t>
      </w:r>
      <w:r w:rsidR="00FB07E2" w:rsidRPr="009242DE">
        <w:rPr>
          <w:rFonts w:ascii="Times New Roman" w:hAnsi="Times New Roman"/>
          <w:sz w:val="26"/>
          <w:szCs w:val="26"/>
        </w:rPr>
        <w:t xml:space="preserve">заработная </w:t>
      </w:r>
      <w:r w:rsidR="00316EC9">
        <w:rPr>
          <w:rFonts w:ascii="Times New Roman" w:hAnsi="Times New Roman"/>
          <w:sz w:val="26"/>
          <w:szCs w:val="26"/>
        </w:rPr>
        <w:t>плата по организации</w:t>
      </w:r>
      <w:r w:rsidR="00FB07E2" w:rsidRPr="009242DE">
        <w:rPr>
          <w:rFonts w:ascii="Times New Roman" w:hAnsi="Times New Roman"/>
          <w:sz w:val="26"/>
          <w:szCs w:val="26"/>
        </w:rPr>
        <w:t xml:space="preserve"> рассчитывается</w:t>
      </w:r>
      <w:r w:rsidR="0058511A" w:rsidRPr="009242DE">
        <w:rPr>
          <w:rFonts w:ascii="Times New Roman" w:hAnsi="Times New Roman"/>
          <w:sz w:val="26"/>
          <w:szCs w:val="26"/>
        </w:rPr>
        <w:t xml:space="preserve"> по</w:t>
      </w:r>
      <w:r w:rsidR="00316EC9">
        <w:rPr>
          <w:rFonts w:ascii="Times New Roman" w:hAnsi="Times New Roman"/>
          <w:sz w:val="26"/>
          <w:szCs w:val="26"/>
        </w:rPr>
        <w:t xml:space="preserve"> следующей</w:t>
      </w:r>
      <w:r w:rsidR="0058511A" w:rsidRPr="009242DE">
        <w:rPr>
          <w:rFonts w:ascii="Times New Roman" w:hAnsi="Times New Roman"/>
          <w:sz w:val="26"/>
          <w:szCs w:val="26"/>
        </w:rPr>
        <w:t xml:space="preserve"> формуле</w:t>
      </w:r>
      <w:r w:rsidR="00FB07E2" w:rsidRPr="009242DE">
        <w:rPr>
          <w:rFonts w:ascii="Times New Roman" w:hAnsi="Times New Roman"/>
          <w:sz w:val="26"/>
          <w:szCs w:val="26"/>
        </w:rPr>
        <w:t>:</w:t>
      </w:r>
    </w:p>
    <w:p w:rsidR="00177A36" w:rsidRPr="009242DE" w:rsidRDefault="00177A36" w:rsidP="00A07AB4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B07E2" w:rsidRPr="009242DE" w:rsidRDefault="004B2F01" w:rsidP="00316EC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ЗП</w:t>
      </w:r>
      <w:r w:rsidR="00FB07E2" w:rsidRPr="009242DE">
        <w:rPr>
          <w:rFonts w:ascii="Times New Roman" w:hAnsi="Times New Roman"/>
          <w:sz w:val="26"/>
          <w:szCs w:val="26"/>
        </w:rPr>
        <w:t>мес</w:t>
      </w:r>
      <w:proofErr w:type="spellEnd"/>
      <w:r w:rsidR="00FB07E2" w:rsidRPr="009242DE">
        <w:rPr>
          <w:rFonts w:ascii="Times New Roman" w:hAnsi="Times New Roman"/>
          <w:sz w:val="26"/>
          <w:szCs w:val="26"/>
        </w:rPr>
        <w:t xml:space="preserve"> = </w:t>
      </w:r>
      <w:r w:rsidRPr="009242DE">
        <w:rPr>
          <w:rFonts w:ascii="Times New Roman" w:hAnsi="Times New Roman"/>
          <w:sz w:val="26"/>
          <w:szCs w:val="26"/>
        </w:rPr>
        <w:t>ФОТ/</w:t>
      </w:r>
      <w:r w:rsidR="00FB07E2" w:rsidRPr="009242DE">
        <w:rPr>
          <w:rFonts w:ascii="Times New Roman" w:hAnsi="Times New Roman"/>
          <w:sz w:val="26"/>
          <w:szCs w:val="26"/>
        </w:rPr>
        <w:t>(</w:t>
      </w:r>
      <w:r w:rsidR="0058511A" w:rsidRPr="009242DE">
        <w:rPr>
          <w:rFonts w:ascii="Times New Roman" w:hAnsi="Times New Roman"/>
          <w:sz w:val="26"/>
          <w:szCs w:val="26"/>
        </w:rPr>
        <w:t>ССЧ×М)</w:t>
      </w:r>
      <w:r w:rsidR="00316EC9">
        <w:rPr>
          <w:rFonts w:ascii="Times New Roman" w:hAnsi="Times New Roman"/>
          <w:sz w:val="26"/>
          <w:szCs w:val="26"/>
        </w:rPr>
        <w:t xml:space="preserve">, </w:t>
      </w:r>
      <w:r w:rsidR="00177A36" w:rsidRPr="009242DE">
        <w:rPr>
          <w:rFonts w:ascii="Times New Roman" w:hAnsi="Times New Roman"/>
          <w:sz w:val="26"/>
          <w:szCs w:val="26"/>
        </w:rPr>
        <w:t>где:</w:t>
      </w:r>
    </w:p>
    <w:p w:rsidR="00177A36" w:rsidRPr="009242DE" w:rsidRDefault="00177A36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77A36" w:rsidRPr="009242DE" w:rsidRDefault="004B2F01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ЗПм</w:t>
      </w:r>
      <w:r w:rsidR="00177A36" w:rsidRPr="009242DE">
        <w:rPr>
          <w:rFonts w:ascii="Times New Roman" w:hAnsi="Times New Roman"/>
          <w:sz w:val="26"/>
          <w:szCs w:val="26"/>
        </w:rPr>
        <w:t>ес</w:t>
      </w:r>
      <w:proofErr w:type="spellEnd"/>
      <w:r w:rsidR="00177A36" w:rsidRPr="009242DE">
        <w:rPr>
          <w:rFonts w:ascii="Times New Roman" w:hAnsi="Times New Roman"/>
          <w:sz w:val="26"/>
          <w:szCs w:val="26"/>
        </w:rPr>
        <w:t xml:space="preserve"> </w:t>
      </w:r>
      <w:r w:rsidRPr="009242DE">
        <w:rPr>
          <w:rFonts w:ascii="Times New Roman" w:hAnsi="Times New Roman"/>
          <w:sz w:val="26"/>
          <w:szCs w:val="26"/>
        </w:rPr>
        <w:t>–</w:t>
      </w:r>
      <w:r w:rsidR="00177A36" w:rsidRPr="009242DE">
        <w:rPr>
          <w:rFonts w:ascii="Times New Roman" w:hAnsi="Times New Roman"/>
          <w:sz w:val="26"/>
          <w:szCs w:val="26"/>
        </w:rPr>
        <w:t xml:space="preserve"> среднемесячная начисленная заработная плата, руб</w:t>
      </w:r>
      <w:r w:rsidR="0068422E" w:rsidRPr="009242DE">
        <w:rPr>
          <w:rFonts w:ascii="Times New Roman" w:hAnsi="Times New Roman"/>
          <w:sz w:val="26"/>
          <w:szCs w:val="26"/>
        </w:rPr>
        <w:t>лей</w:t>
      </w:r>
      <w:r w:rsidR="00177A36" w:rsidRPr="009242DE">
        <w:rPr>
          <w:rFonts w:ascii="Times New Roman" w:hAnsi="Times New Roman"/>
          <w:sz w:val="26"/>
          <w:szCs w:val="26"/>
        </w:rPr>
        <w:t>;</w:t>
      </w:r>
    </w:p>
    <w:p w:rsidR="00177A36" w:rsidRPr="009242DE" w:rsidRDefault="004B2F01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ФОТ</w:t>
      </w:r>
      <w:r w:rsidR="00177A36" w:rsidRPr="009242DE">
        <w:rPr>
          <w:rFonts w:ascii="Times New Roman" w:hAnsi="Times New Roman"/>
          <w:sz w:val="26"/>
          <w:szCs w:val="26"/>
        </w:rPr>
        <w:t xml:space="preserve"> –</w:t>
      </w:r>
      <w:r w:rsidR="00E07117" w:rsidRPr="009242DE">
        <w:rPr>
          <w:rFonts w:ascii="Times New Roman" w:hAnsi="Times New Roman"/>
          <w:sz w:val="26"/>
          <w:szCs w:val="26"/>
        </w:rPr>
        <w:t xml:space="preserve"> </w:t>
      </w:r>
      <w:r w:rsidR="00177A36" w:rsidRPr="009242DE">
        <w:rPr>
          <w:rFonts w:ascii="Times New Roman" w:hAnsi="Times New Roman"/>
          <w:sz w:val="26"/>
          <w:szCs w:val="26"/>
        </w:rPr>
        <w:t xml:space="preserve">фонд </w:t>
      </w:r>
      <w:r w:rsidRPr="009242DE">
        <w:rPr>
          <w:rFonts w:ascii="Times New Roman" w:hAnsi="Times New Roman"/>
          <w:sz w:val="26"/>
          <w:szCs w:val="26"/>
        </w:rPr>
        <w:t>оплаты труда</w:t>
      </w:r>
      <w:r w:rsidR="00177A36" w:rsidRPr="009242DE">
        <w:rPr>
          <w:rFonts w:ascii="Times New Roman" w:hAnsi="Times New Roman"/>
          <w:sz w:val="26"/>
          <w:szCs w:val="26"/>
        </w:rPr>
        <w:t xml:space="preserve"> на предприятии </w:t>
      </w:r>
      <w:r w:rsidR="00054E3D" w:rsidRPr="009242DE">
        <w:rPr>
          <w:rFonts w:ascii="Times New Roman" w:hAnsi="Times New Roman"/>
          <w:sz w:val="26"/>
          <w:szCs w:val="26"/>
        </w:rPr>
        <w:t>за отчетный период (квартал, полугодие, 9 месяцев, год)</w:t>
      </w:r>
      <w:r w:rsidR="004F0F23" w:rsidRPr="009242DE">
        <w:rPr>
          <w:rFonts w:ascii="Times New Roman" w:hAnsi="Times New Roman"/>
          <w:sz w:val="26"/>
          <w:szCs w:val="26"/>
        </w:rPr>
        <w:t>, руб</w:t>
      </w:r>
      <w:r w:rsidR="0068422E" w:rsidRPr="009242DE">
        <w:rPr>
          <w:rFonts w:ascii="Times New Roman" w:hAnsi="Times New Roman"/>
          <w:sz w:val="26"/>
          <w:szCs w:val="26"/>
        </w:rPr>
        <w:t>лей</w:t>
      </w:r>
      <w:r w:rsidR="004F0F23" w:rsidRPr="009242DE">
        <w:rPr>
          <w:rFonts w:ascii="Times New Roman" w:hAnsi="Times New Roman"/>
          <w:sz w:val="26"/>
          <w:szCs w:val="26"/>
        </w:rPr>
        <w:t>;</w:t>
      </w:r>
    </w:p>
    <w:p w:rsidR="00FB07E2" w:rsidRPr="009242DE" w:rsidRDefault="004B2F01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ССЧ</w:t>
      </w:r>
      <w:r w:rsidR="00E07117" w:rsidRPr="009242DE">
        <w:rPr>
          <w:rFonts w:ascii="Times New Roman" w:hAnsi="Times New Roman"/>
          <w:sz w:val="26"/>
          <w:szCs w:val="26"/>
        </w:rPr>
        <w:t xml:space="preserve"> </w:t>
      </w:r>
      <w:r w:rsidR="004F0F23" w:rsidRPr="009242DE">
        <w:rPr>
          <w:rFonts w:ascii="Times New Roman" w:hAnsi="Times New Roman"/>
          <w:sz w:val="26"/>
          <w:szCs w:val="26"/>
        </w:rPr>
        <w:t>–</w:t>
      </w:r>
      <w:r w:rsidR="00E07117" w:rsidRPr="009242DE">
        <w:rPr>
          <w:rFonts w:ascii="Times New Roman" w:hAnsi="Times New Roman"/>
          <w:sz w:val="26"/>
          <w:szCs w:val="26"/>
        </w:rPr>
        <w:t xml:space="preserve"> </w:t>
      </w:r>
      <w:r w:rsidR="004F0F23" w:rsidRPr="009242DE">
        <w:rPr>
          <w:rFonts w:ascii="Times New Roman" w:hAnsi="Times New Roman"/>
          <w:sz w:val="26"/>
          <w:szCs w:val="26"/>
        </w:rPr>
        <w:t xml:space="preserve">численность </w:t>
      </w:r>
      <w:r w:rsidR="00CF3640" w:rsidRPr="009242DE">
        <w:rPr>
          <w:rFonts w:ascii="Times New Roman" w:hAnsi="Times New Roman"/>
          <w:sz w:val="26"/>
          <w:szCs w:val="26"/>
        </w:rPr>
        <w:t xml:space="preserve">сотрудников </w:t>
      </w:r>
      <w:r w:rsidR="00054E3D" w:rsidRPr="009242DE">
        <w:rPr>
          <w:rFonts w:ascii="Times New Roman" w:hAnsi="Times New Roman"/>
          <w:sz w:val="26"/>
          <w:szCs w:val="26"/>
        </w:rPr>
        <w:t>за отчетный период (квартал, полугодие, 9 месяцев, год)</w:t>
      </w:r>
      <w:r w:rsidR="004F0F23" w:rsidRPr="009242DE">
        <w:rPr>
          <w:rFonts w:ascii="Times New Roman" w:hAnsi="Times New Roman"/>
          <w:sz w:val="26"/>
          <w:szCs w:val="26"/>
        </w:rPr>
        <w:t>, человек;</w:t>
      </w:r>
    </w:p>
    <w:p w:rsidR="004F0F23" w:rsidRPr="009242DE" w:rsidRDefault="0058511A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М</w:t>
      </w:r>
      <w:r w:rsidR="004F0F23" w:rsidRPr="009242DE">
        <w:rPr>
          <w:rFonts w:ascii="Times New Roman" w:hAnsi="Times New Roman"/>
          <w:sz w:val="26"/>
          <w:szCs w:val="26"/>
        </w:rPr>
        <w:t xml:space="preserve"> – </w:t>
      </w:r>
      <w:r w:rsidR="0068422E" w:rsidRPr="009242DE">
        <w:rPr>
          <w:rFonts w:ascii="Times New Roman" w:hAnsi="Times New Roman"/>
          <w:sz w:val="26"/>
          <w:szCs w:val="26"/>
        </w:rPr>
        <w:t>количество</w:t>
      </w:r>
      <w:r w:rsidR="004F0F23" w:rsidRPr="009242DE">
        <w:rPr>
          <w:rFonts w:ascii="Times New Roman" w:hAnsi="Times New Roman"/>
          <w:sz w:val="26"/>
          <w:szCs w:val="26"/>
        </w:rPr>
        <w:t xml:space="preserve"> месяцев </w:t>
      </w:r>
      <w:r w:rsidR="00054E3D" w:rsidRPr="009242DE">
        <w:rPr>
          <w:rFonts w:ascii="Times New Roman" w:hAnsi="Times New Roman"/>
          <w:sz w:val="26"/>
          <w:szCs w:val="26"/>
        </w:rPr>
        <w:t>за отчетный период (квартал, полугодие, 9 месяцев, год)</w:t>
      </w:r>
      <w:r w:rsidR="00BE25AA" w:rsidRPr="009242DE">
        <w:rPr>
          <w:rFonts w:ascii="Times New Roman" w:hAnsi="Times New Roman"/>
          <w:sz w:val="26"/>
          <w:szCs w:val="26"/>
        </w:rPr>
        <w:t>.</w:t>
      </w:r>
    </w:p>
    <w:p w:rsidR="00DC0D06" w:rsidRPr="009242DE" w:rsidRDefault="00DC0D06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39A" w:rsidRPr="009242DE" w:rsidRDefault="0090739A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F0F23" w:rsidRPr="00316EC9" w:rsidRDefault="00316EC9" w:rsidP="00316E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16EC9">
        <w:rPr>
          <w:rFonts w:ascii="Times New Roman" w:hAnsi="Times New Roman"/>
          <w:sz w:val="26"/>
          <w:szCs w:val="26"/>
          <w:vertAlign w:val="superscript"/>
        </w:rPr>
        <w:t>2</w:t>
      </w:r>
      <w:r w:rsidR="0090739A" w:rsidRPr="00316EC9">
        <w:rPr>
          <w:rFonts w:ascii="Times New Roman" w:hAnsi="Times New Roman"/>
          <w:sz w:val="26"/>
          <w:szCs w:val="26"/>
        </w:rPr>
        <w:t>Среднемесячная начисленная заработная плата по проекту</w:t>
      </w:r>
      <w:r w:rsidR="0058511A" w:rsidRPr="00316EC9">
        <w:rPr>
          <w:rFonts w:ascii="Times New Roman" w:hAnsi="Times New Roman"/>
          <w:sz w:val="26"/>
          <w:szCs w:val="26"/>
        </w:rPr>
        <w:t>, рассчитывается по</w:t>
      </w:r>
      <w:r>
        <w:rPr>
          <w:rFonts w:ascii="Times New Roman" w:hAnsi="Times New Roman"/>
          <w:sz w:val="26"/>
          <w:szCs w:val="26"/>
        </w:rPr>
        <w:t xml:space="preserve"> следующей</w:t>
      </w:r>
      <w:r w:rsidR="0058511A" w:rsidRPr="00316EC9">
        <w:rPr>
          <w:rFonts w:ascii="Times New Roman" w:hAnsi="Times New Roman"/>
          <w:sz w:val="26"/>
          <w:szCs w:val="26"/>
        </w:rPr>
        <w:t xml:space="preserve"> формуле:</w:t>
      </w:r>
    </w:p>
    <w:p w:rsidR="00CF3640" w:rsidRPr="009242DE" w:rsidRDefault="00CF3640" w:rsidP="00A07AB4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CF3640" w:rsidRPr="009242DE" w:rsidRDefault="00CF3640" w:rsidP="00316EC9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ЗППмес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= </w:t>
      </w:r>
      <w:proofErr w:type="spellStart"/>
      <w:r w:rsidRPr="009242DE">
        <w:rPr>
          <w:rFonts w:ascii="Times New Roman" w:hAnsi="Times New Roman"/>
          <w:sz w:val="26"/>
          <w:szCs w:val="26"/>
        </w:rPr>
        <w:t>ФОТп</w:t>
      </w:r>
      <w:proofErr w:type="spellEnd"/>
      <w:r w:rsidRPr="009242DE">
        <w:rPr>
          <w:rFonts w:ascii="Times New Roman" w:hAnsi="Times New Roman"/>
          <w:sz w:val="26"/>
          <w:szCs w:val="26"/>
        </w:rPr>
        <w:t>/(</w:t>
      </w:r>
      <w:proofErr w:type="spellStart"/>
      <w:r w:rsidRPr="009242DE">
        <w:rPr>
          <w:rFonts w:ascii="Times New Roman" w:hAnsi="Times New Roman"/>
          <w:sz w:val="26"/>
          <w:szCs w:val="26"/>
        </w:rPr>
        <w:t>ССЧп×М</w:t>
      </w:r>
      <w:proofErr w:type="spellEnd"/>
      <w:r w:rsidRPr="009242DE">
        <w:rPr>
          <w:rFonts w:ascii="Times New Roman" w:hAnsi="Times New Roman"/>
          <w:sz w:val="26"/>
          <w:szCs w:val="26"/>
        </w:rPr>
        <w:t>)</w:t>
      </w:r>
      <w:r w:rsidR="00316EC9">
        <w:rPr>
          <w:rFonts w:ascii="Times New Roman" w:hAnsi="Times New Roman"/>
          <w:sz w:val="26"/>
          <w:szCs w:val="26"/>
        </w:rPr>
        <w:t xml:space="preserve">, </w:t>
      </w:r>
      <w:r w:rsidRPr="009242DE">
        <w:rPr>
          <w:rFonts w:ascii="Times New Roman" w:hAnsi="Times New Roman"/>
          <w:sz w:val="26"/>
          <w:szCs w:val="26"/>
        </w:rPr>
        <w:t>где:</w:t>
      </w:r>
    </w:p>
    <w:p w:rsidR="00CF3640" w:rsidRPr="009242DE" w:rsidRDefault="00CF3640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F3640" w:rsidRPr="009242DE" w:rsidRDefault="00CF3640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ЗППмес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– среднемесячная начисленная заработная плата по проекту, рублей;</w:t>
      </w:r>
    </w:p>
    <w:p w:rsidR="00CF3640" w:rsidRPr="009242DE" w:rsidRDefault="00CF3640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ФОТп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– фонд оплаты труда на предприятии</w:t>
      </w:r>
      <w:r w:rsidR="003D3F62" w:rsidRPr="009242DE">
        <w:rPr>
          <w:rFonts w:ascii="Times New Roman" w:hAnsi="Times New Roman"/>
          <w:sz w:val="26"/>
          <w:szCs w:val="26"/>
        </w:rPr>
        <w:t xml:space="preserve"> работников, участвующих в реализации </w:t>
      </w:r>
      <w:proofErr w:type="gramStart"/>
      <w:r w:rsidR="003D3F62" w:rsidRPr="009242DE">
        <w:rPr>
          <w:rFonts w:ascii="Times New Roman" w:hAnsi="Times New Roman"/>
          <w:sz w:val="26"/>
          <w:szCs w:val="26"/>
        </w:rPr>
        <w:t>бизнес-проекта</w:t>
      </w:r>
      <w:proofErr w:type="gramEnd"/>
      <w:r w:rsidR="003D3F62" w:rsidRPr="009242DE">
        <w:rPr>
          <w:rFonts w:ascii="Times New Roman" w:hAnsi="Times New Roman"/>
          <w:sz w:val="26"/>
          <w:szCs w:val="26"/>
        </w:rPr>
        <w:t xml:space="preserve"> </w:t>
      </w:r>
      <w:r w:rsidRPr="009242DE">
        <w:rPr>
          <w:rFonts w:ascii="Times New Roman" w:hAnsi="Times New Roman"/>
          <w:sz w:val="26"/>
          <w:szCs w:val="26"/>
        </w:rPr>
        <w:t xml:space="preserve"> </w:t>
      </w:r>
      <w:r w:rsidR="00054E3D" w:rsidRPr="009242DE">
        <w:rPr>
          <w:rFonts w:ascii="Times New Roman" w:hAnsi="Times New Roman"/>
          <w:sz w:val="26"/>
          <w:szCs w:val="26"/>
        </w:rPr>
        <w:t>за отчетный период (квартал, полугодие, 9 месяцев, год)</w:t>
      </w:r>
      <w:r w:rsidRPr="009242DE">
        <w:rPr>
          <w:rFonts w:ascii="Times New Roman" w:hAnsi="Times New Roman"/>
          <w:sz w:val="26"/>
          <w:szCs w:val="26"/>
        </w:rPr>
        <w:t>, рублей;</w:t>
      </w:r>
    </w:p>
    <w:p w:rsidR="00CF3640" w:rsidRPr="009242DE" w:rsidRDefault="00CF3640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ССЧп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– численность сотрудников, занятых в реализации </w:t>
      </w:r>
      <w:proofErr w:type="gramStart"/>
      <w:r w:rsidRPr="009242DE">
        <w:rPr>
          <w:rFonts w:ascii="Times New Roman" w:hAnsi="Times New Roman"/>
          <w:sz w:val="26"/>
          <w:szCs w:val="26"/>
        </w:rPr>
        <w:t>бизнес-проекта</w:t>
      </w:r>
      <w:proofErr w:type="gramEnd"/>
      <w:r w:rsidRPr="009242DE">
        <w:rPr>
          <w:rFonts w:ascii="Times New Roman" w:hAnsi="Times New Roman"/>
          <w:sz w:val="26"/>
          <w:szCs w:val="26"/>
        </w:rPr>
        <w:t xml:space="preserve"> </w:t>
      </w:r>
      <w:r w:rsidR="00054E3D" w:rsidRPr="009242DE">
        <w:rPr>
          <w:rFonts w:ascii="Times New Roman" w:hAnsi="Times New Roman"/>
          <w:sz w:val="26"/>
          <w:szCs w:val="26"/>
        </w:rPr>
        <w:t>за отчетный период (квартал, полугодие, 9 месяцев, год)</w:t>
      </w:r>
      <w:r w:rsidRPr="009242DE">
        <w:rPr>
          <w:rFonts w:ascii="Times New Roman" w:hAnsi="Times New Roman"/>
          <w:sz w:val="26"/>
          <w:szCs w:val="26"/>
        </w:rPr>
        <w:t>, человек;</w:t>
      </w:r>
    </w:p>
    <w:p w:rsidR="0058511A" w:rsidRPr="009242DE" w:rsidRDefault="00CF3640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 xml:space="preserve">М – количество месяцев </w:t>
      </w:r>
      <w:r w:rsidR="00054E3D" w:rsidRPr="009242DE">
        <w:rPr>
          <w:rFonts w:ascii="Times New Roman" w:hAnsi="Times New Roman"/>
          <w:sz w:val="26"/>
          <w:szCs w:val="26"/>
        </w:rPr>
        <w:t>за отчетный период (квартал, полугодие, 9 месяцев, год)</w:t>
      </w:r>
      <w:r w:rsidR="00BE25AA" w:rsidRPr="009242DE">
        <w:rPr>
          <w:rFonts w:ascii="Times New Roman" w:hAnsi="Times New Roman"/>
          <w:sz w:val="26"/>
          <w:szCs w:val="26"/>
        </w:rPr>
        <w:t xml:space="preserve">. </w:t>
      </w:r>
    </w:p>
    <w:p w:rsidR="00BE25AA" w:rsidRPr="009242DE" w:rsidRDefault="00BE25AA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1399C" w:rsidRPr="009242DE" w:rsidRDefault="00316EC9" w:rsidP="00316EC9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16EC9">
        <w:rPr>
          <w:rFonts w:ascii="Times New Roman" w:hAnsi="Times New Roman"/>
          <w:sz w:val="26"/>
          <w:szCs w:val="26"/>
          <w:vertAlign w:val="superscript"/>
        </w:rPr>
        <w:t>3</w:t>
      </w:r>
      <w:r w:rsidR="003D2D4F" w:rsidRPr="009242DE">
        <w:rPr>
          <w:rFonts w:ascii="Times New Roman" w:hAnsi="Times New Roman"/>
          <w:sz w:val="26"/>
          <w:szCs w:val="26"/>
        </w:rPr>
        <w:t>Количество созданных рабочих мест в рамках</w:t>
      </w:r>
      <w:r w:rsidR="0034414F" w:rsidRPr="009242DE">
        <w:rPr>
          <w:rFonts w:ascii="Times New Roman" w:hAnsi="Times New Roman"/>
          <w:sz w:val="26"/>
          <w:szCs w:val="26"/>
        </w:rPr>
        <w:t xml:space="preserve"> реализации</w:t>
      </w:r>
      <w:r w:rsidR="003D2D4F" w:rsidRPr="009242D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4414F" w:rsidRPr="009242DE">
        <w:rPr>
          <w:rFonts w:ascii="Times New Roman" w:hAnsi="Times New Roman"/>
          <w:sz w:val="26"/>
          <w:szCs w:val="26"/>
        </w:rPr>
        <w:t>бизнес-</w:t>
      </w:r>
      <w:r w:rsidR="003D2D4F" w:rsidRPr="009242DE">
        <w:rPr>
          <w:rFonts w:ascii="Times New Roman" w:hAnsi="Times New Roman"/>
          <w:sz w:val="26"/>
          <w:szCs w:val="26"/>
        </w:rPr>
        <w:t>проекта</w:t>
      </w:r>
      <w:proofErr w:type="gramEnd"/>
      <w:r w:rsidR="003D2D4F" w:rsidRPr="009242DE">
        <w:rPr>
          <w:rFonts w:ascii="Times New Roman" w:hAnsi="Times New Roman"/>
          <w:sz w:val="26"/>
          <w:szCs w:val="26"/>
        </w:rPr>
        <w:t xml:space="preserve"> определяется в соответствии со штатным расписанием организации</w:t>
      </w:r>
      <w:r w:rsidR="005E465B" w:rsidRPr="009242DE">
        <w:rPr>
          <w:rFonts w:ascii="Times New Roman" w:hAnsi="Times New Roman"/>
          <w:sz w:val="26"/>
          <w:szCs w:val="26"/>
        </w:rPr>
        <w:t>.</w:t>
      </w:r>
    </w:p>
    <w:p w:rsidR="00BE25AA" w:rsidRPr="009242DE" w:rsidRDefault="00BE25AA" w:rsidP="00A07AB4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58511A" w:rsidRPr="009242DE" w:rsidRDefault="00316EC9" w:rsidP="00316EC9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16EC9">
        <w:rPr>
          <w:rFonts w:ascii="Times New Roman" w:hAnsi="Times New Roman"/>
          <w:sz w:val="26"/>
          <w:szCs w:val="26"/>
          <w:vertAlign w:val="superscript"/>
        </w:rPr>
        <w:t>4</w:t>
      </w:r>
      <w:r w:rsidR="00BE25AA" w:rsidRPr="009242DE">
        <w:rPr>
          <w:rFonts w:ascii="Times New Roman" w:hAnsi="Times New Roman"/>
          <w:sz w:val="26"/>
          <w:szCs w:val="26"/>
        </w:rPr>
        <w:t xml:space="preserve">Увеличение объема заготовки, переработки дикорастущего, пищевого сырья, к аналогичному уровню предыдущего года рассчитывается по </w:t>
      </w:r>
      <w:r>
        <w:rPr>
          <w:rFonts w:ascii="Times New Roman" w:hAnsi="Times New Roman"/>
          <w:sz w:val="26"/>
          <w:szCs w:val="26"/>
        </w:rPr>
        <w:t>следующей</w:t>
      </w:r>
      <w:r w:rsidRPr="009242DE">
        <w:rPr>
          <w:rFonts w:ascii="Times New Roman" w:hAnsi="Times New Roman"/>
          <w:sz w:val="26"/>
          <w:szCs w:val="26"/>
        </w:rPr>
        <w:t xml:space="preserve"> </w:t>
      </w:r>
      <w:r w:rsidR="00BE25AA" w:rsidRPr="009242DE">
        <w:rPr>
          <w:rFonts w:ascii="Times New Roman" w:hAnsi="Times New Roman"/>
          <w:sz w:val="26"/>
          <w:szCs w:val="26"/>
        </w:rPr>
        <w:t>формуле:</w:t>
      </w:r>
    </w:p>
    <w:p w:rsidR="00A1399C" w:rsidRPr="009242DE" w:rsidRDefault="00A1399C" w:rsidP="00A07AB4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511A" w:rsidRDefault="00641B9B" w:rsidP="00316EC9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Уоб</w:t>
      </w:r>
      <w:proofErr w:type="spellEnd"/>
      <w:r w:rsidRPr="009242DE">
        <w:rPr>
          <w:rFonts w:ascii="Times New Roman" w:hAnsi="Times New Roman"/>
          <w:sz w:val="26"/>
          <w:szCs w:val="26"/>
        </w:rPr>
        <w:t>=(О</w:t>
      </w:r>
      <w:r w:rsidR="00B03320" w:rsidRPr="009242DE">
        <w:rPr>
          <w:rFonts w:ascii="Times New Roman" w:hAnsi="Times New Roman"/>
          <w:sz w:val="26"/>
          <w:szCs w:val="26"/>
        </w:rPr>
        <w:t>б</w:t>
      </w:r>
      <w:r w:rsidRPr="009242DE">
        <w:rPr>
          <w:rFonts w:ascii="Times New Roman" w:hAnsi="Times New Roman"/>
          <w:sz w:val="26"/>
          <w:szCs w:val="26"/>
        </w:rPr>
        <w:t>ит</w:t>
      </w:r>
      <w:proofErr w:type="gramStart"/>
      <w:r w:rsidR="00B03320" w:rsidRPr="009242DE">
        <w:rPr>
          <w:rFonts w:ascii="Times New Roman" w:hAnsi="Times New Roman"/>
          <w:sz w:val="26"/>
          <w:szCs w:val="26"/>
        </w:rPr>
        <w:t>1</w:t>
      </w:r>
      <w:proofErr w:type="gramEnd"/>
      <w:r w:rsidRPr="009242DE">
        <w:rPr>
          <w:rFonts w:ascii="Times New Roman" w:hAnsi="Times New Roman"/>
          <w:sz w:val="26"/>
          <w:szCs w:val="26"/>
        </w:rPr>
        <w:t>/О</w:t>
      </w:r>
      <w:r w:rsidR="005E571A" w:rsidRPr="009242DE">
        <w:rPr>
          <w:rFonts w:ascii="Times New Roman" w:hAnsi="Times New Roman"/>
          <w:sz w:val="26"/>
          <w:szCs w:val="26"/>
        </w:rPr>
        <w:t>Б</w:t>
      </w:r>
      <w:r w:rsidRPr="009242DE">
        <w:rPr>
          <w:rFonts w:ascii="Times New Roman" w:hAnsi="Times New Roman"/>
          <w:sz w:val="26"/>
          <w:szCs w:val="26"/>
        </w:rPr>
        <w:t>и</w:t>
      </w:r>
      <w:r w:rsidR="00B03320" w:rsidRPr="009242DE">
        <w:rPr>
          <w:rFonts w:ascii="Times New Roman" w:hAnsi="Times New Roman"/>
          <w:sz w:val="26"/>
          <w:szCs w:val="26"/>
        </w:rPr>
        <w:t>т2</w:t>
      </w:r>
      <w:r w:rsidRPr="009242DE">
        <w:rPr>
          <w:rFonts w:ascii="Times New Roman" w:hAnsi="Times New Roman"/>
          <w:sz w:val="26"/>
          <w:szCs w:val="26"/>
        </w:rPr>
        <w:t>)×100</w:t>
      </w:r>
      <w:r w:rsidR="00316EC9">
        <w:rPr>
          <w:rFonts w:ascii="Times New Roman" w:hAnsi="Times New Roman"/>
          <w:sz w:val="26"/>
          <w:szCs w:val="26"/>
        </w:rPr>
        <w:t xml:space="preserve">, </w:t>
      </w:r>
      <w:r w:rsidRPr="009242DE">
        <w:rPr>
          <w:rFonts w:ascii="Times New Roman" w:hAnsi="Times New Roman"/>
          <w:sz w:val="26"/>
          <w:szCs w:val="26"/>
        </w:rPr>
        <w:t>где:</w:t>
      </w:r>
    </w:p>
    <w:p w:rsidR="00316EC9" w:rsidRPr="009242DE" w:rsidRDefault="00316EC9" w:rsidP="00316EC9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511A" w:rsidRPr="009242DE" w:rsidRDefault="00B460C8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Уоб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– увеличение объема заготовки, переработки дикорастущего, пищевого сырья, к аналогичному уровню предыдущего года</w:t>
      </w:r>
      <w:proofErr w:type="gramStart"/>
      <w:r w:rsidRPr="009242DE">
        <w:rPr>
          <w:rFonts w:ascii="Times New Roman" w:hAnsi="Times New Roman"/>
          <w:sz w:val="26"/>
          <w:szCs w:val="26"/>
        </w:rPr>
        <w:t>, %;</w:t>
      </w:r>
      <w:proofErr w:type="gramEnd"/>
    </w:p>
    <w:p w:rsidR="00B03320" w:rsidRPr="009242DE" w:rsidRDefault="00B460C8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О</w:t>
      </w:r>
      <w:r w:rsidR="005E571A" w:rsidRPr="009242DE">
        <w:rPr>
          <w:rFonts w:ascii="Times New Roman" w:hAnsi="Times New Roman"/>
          <w:sz w:val="26"/>
          <w:szCs w:val="26"/>
        </w:rPr>
        <w:t>Б</w:t>
      </w:r>
      <w:r w:rsidRPr="009242DE">
        <w:rPr>
          <w:rFonts w:ascii="Times New Roman" w:hAnsi="Times New Roman"/>
          <w:sz w:val="26"/>
          <w:szCs w:val="26"/>
        </w:rPr>
        <w:t>ит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– объем </w:t>
      </w:r>
      <w:r w:rsidR="00F83A8C" w:rsidRPr="009242DE">
        <w:rPr>
          <w:rFonts w:ascii="Times New Roman" w:hAnsi="Times New Roman"/>
          <w:sz w:val="26"/>
          <w:szCs w:val="26"/>
        </w:rPr>
        <w:t>заготовки, переработки дикорастущего, пищевого сырья</w:t>
      </w:r>
      <w:r w:rsidR="00B03320" w:rsidRPr="009242DE">
        <w:rPr>
          <w:rFonts w:ascii="Times New Roman" w:hAnsi="Times New Roman"/>
          <w:sz w:val="26"/>
          <w:szCs w:val="26"/>
        </w:rPr>
        <w:t>, рублей;</w:t>
      </w:r>
    </w:p>
    <w:p w:rsidR="00B460C8" w:rsidRPr="009242DE" w:rsidRDefault="00B03320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 xml:space="preserve">1 – </w:t>
      </w:r>
      <w:r w:rsidR="00054E3D" w:rsidRPr="009242DE">
        <w:rPr>
          <w:rFonts w:ascii="Times New Roman" w:hAnsi="Times New Roman"/>
          <w:sz w:val="26"/>
          <w:szCs w:val="26"/>
        </w:rPr>
        <w:t xml:space="preserve">отчетный </w:t>
      </w:r>
      <w:r w:rsidRPr="009242DE">
        <w:rPr>
          <w:rFonts w:ascii="Times New Roman" w:hAnsi="Times New Roman"/>
          <w:sz w:val="26"/>
          <w:szCs w:val="26"/>
        </w:rPr>
        <w:t xml:space="preserve">период </w:t>
      </w:r>
      <w:r w:rsidR="00F83A8C" w:rsidRPr="009242DE">
        <w:rPr>
          <w:rFonts w:ascii="Times New Roman" w:hAnsi="Times New Roman"/>
          <w:sz w:val="26"/>
          <w:szCs w:val="26"/>
        </w:rPr>
        <w:t xml:space="preserve">текущего года </w:t>
      </w:r>
      <w:r w:rsidR="00054E3D" w:rsidRPr="009242DE">
        <w:rPr>
          <w:rFonts w:ascii="Times New Roman" w:hAnsi="Times New Roman"/>
          <w:sz w:val="26"/>
          <w:szCs w:val="26"/>
        </w:rPr>
        <w:t>(квартал, полугодие, 9 месяцев, год);</w:t>
      </w:r>
    </w:p>
    <w:p w:rsidR="00FA56D6" w:rsidRPr="009242DE" w:rsidRDefault="00B03320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2 – период</w:t>
      </w:r>
      <w:r w:rsidR="00FA56D6" w:rsidRPr="009242DE">
        <w:rPr>
          <w:rFonts w:ascii="Times New Roman" w:hAnsi="Times New Roman"/>
          <w:sz w:val="26"/>
          <w:szCs w:val="26"/>
        </w:rPr>
        <w:t xml:space="preserve"> времени </w:t>
      </w:r>
      <w:r w:rsidR="00054E3D" w:rsidRPr="009242DE">
        <w:rPr>
          <w:rFonts w:ascii="Times New Roman" w:hAnsi="Times New Roman"/>
          <w:sz w:val="26"/>
          <w:szCs w:val="26"/>
        </w:rPr>
        <w:t xml:space="preserve">предыдущего года </w:t>
      </w:r>
      <w:r w:rsidR="00FA56D6" w:rsidRPr="009242DE">
        <w:rPr>
          <w:rFonts w:ascii="Times New Roman" w:hAnsi="Times New Roman"/>
          <w:sz w:val="26"/>
          <w:szCs w:val="26"/>
        </w:rPr>
        <w:t>а</w:t>
      </w:r>
      <w:r w:rsidR="00054E3D" w:rsidRPr="009242DE">
        <w:rPr>
          <w:rFonts w:ascii="Times New Roman" w:hAnsi="Times New Roman"/>
          <w:sz w:val="26"/>
          <w:szCs w:val="26"/>
        </w:rPr>
        <w:t>на</w:t>
      </w:r>
      <w:r w:rsidR="00FA56D6" w:rsidRPr="009242DE">
        <w:rPr>
          <w:rFonts w:ascii="Times New Roman" w:hAnsi="Times New Roman"/>
          <w:sz w:val="26"/>
          <w:szCs w:val="26"/>
        </w:rPr>
        <w:t xml:space="preserve">логичный </w:t>
      </w:r>
      <w:r w:rsidR="00054E3D" w:rsidRPr="009242DE">
        <w:rPr>
          <w:rFonts w:ascii="Times New Roman" w:hAnsi="Times New Roman"/>
          <w:sz w:val="26"/>
          <w:szCs w:val="26"/>
        </w:rPr>
        <w:t>отчетному периоду текущего года (квартал, полугодие, 9 месяцев, год).</w:t>
      </w:r>
      <w:r w:rsidRPr="009242DE">
        <w:rPr>
          <w:rFonts w:ascii="Times New Roman" w:hAnsi="Times New Roman"/>
          <w:sz w:val="26"/>
          <w:szCs w:val="26"/>
        </w:rPr>
        <w:t xml:space="preserve"> </w:t>
      </w:r>
    </w:p>
    <w:p w:rsidR="00054E3D" w:rsidRPr="009242DE" w:rsidRDefault="00054E3D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460C8" w:rsidRPr="009242DE" w:rsidRDefault="00B03320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Объем заготовки, переработки дикорастущего, пищевого сырья рассчитывается по формуле:</w:t>
      </w:r>
    </w:p>
    <w:p w:rsidR="005E571A" w:rsidRPr="009242DE" w:rsidRDefault="005E571A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571A" w:rsidRPr="009242DE" w:rsidRDefault="005E571A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ОБит</w:t>
      </w:r>
      <w:proofErr w:type="spellEnd"/>
      <w:r w:rsidRPr="009242DE">
        <w:rPr>
          <w:rFonts w:ascii="Times New Roman" w:hAnsi="Times New Roman"/>
          <w:sz w:val="26"/>
          <w:szCs w:val="26"/>
        </w:rPr>
        <w:t>=</w:t>
      </w:r>
      <w:proofErr w:type="spellStart"/>
      <w:r w:rsidRPr="009242DE">
        <w:rPr>
          <w:rFonts w:ascii="Times New Roman" w:hAnsi="Times New Roman"/>
          <w:sz w:val="26"/>
          <w:szCs w:val="26"/>
        </w:rPr>
        <w:t>ОБзаг+ОБпрд</w:t>
      </w:r>
      <w:r w:rsidR="00C70427" w:rsidRPr="009242DE">
        <w:rPr>
          <w:rFonts w:ascii="Times New Roman" w:hAnsi="Times New Roman"/>
          <w:sz w:val="26"/>
          <w:szCs w:val="26"/>
        </w:rPr>
        <w:t>+ОБпрс</w:t>
      </w:r>
      <w:proofErr w:type="spellEnd"/>
      <w:r w:rsidR="00316EC9">
        <w:rPr>
          <w:rFonts w:ascii="Times New Roman" w:hAnsi="Times New Roman"/>
          <w:sz w:val="26"/>
          <w:szCs w:val="26"/>
        </w:rPr>
        <w:t xml:space="preserve">,  </w:t>
      </w:r>
      <w:r w:rsidRPr="009242DE">
        <w:rPr>
          <w:rFonts w:ascii="Times New Roman" w:hAnsi="Times New Roman"/>
          <w:sz w:val="26"/>
          <w:szCs w:val="26"/>
        </w:rPr>
        <w:t>где:</w:t>
      </w:r>
    </w:p>
    <w:p w:rsidR="005E571A" w:rsidRPr="009242DE" w:rsidRDefault="005E571A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571A" w:rsidRPr="009242DE" w:rsidRDefault="005E571A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ОБзаг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</w:t>
      </w:r>
      <w:r w:rsidR="00276DE3" w:rsidRPr="009242DE">
        <w:rPr>
          <w:rFonts w:ascii="Times New Roman" w:hAnsi="Times New Roman"/>
          <w:sz w:val="26"/>
          <w:szCs w:val="26"/>
        </w:rPr>
        <w:t>–</w:t>
      </w:r>
      <w:r w:rsidRPr="009242DE">
        <w:rPr>
          <w:rFonts w:ascii="Times New Roman" w:hAnsi="Times New Roman"/>
          <w:sz w:val="26"/>
          <w:szCs w:val="26"/>
        </w:rPr>
        <w:t xml:space="preserve"> объем заготовленного дикорастущего сырья, рублей;</w:t>
      </w:r>
    </w:p>
    <w:p w:rsidR="005E571A" w:rsidRPr="009242DE" w:rsidRDefault="005E571A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ОБпрд</w:t>
      </w:r>
      <w:proofErr w:type="spellEnd"/>
      <w:r w:rsidRPr="009242DE">
        <w:rPr>
          <w:rFonts w:ascii="Times New Roman" w:hAnsi="Times New Roman"/>
          <w:sz w:val="26"/>
          <w:szCs w:val="26"/>
        </w:rPr>
        <w:t xml:space="preserve"> – объем переработанного дикорастущего сырья</w:t>
      </w:r>
      <w:r w:rsidR="00B03320" w:rsidRPr="009242DE">
        <w:rPr>
          <w:rFonts w:ascii="Times New Roman" w:hAnsi="Times New Roman"/>
          <w:sz w:val="26"/>
          <w:szCs w:val="26"/>
        </w:rPr>
        <w:t>, рублей;</w:t>
      </w:r>
    </w:p>
    <w:p w:rsidR="005E571A" w:rsidRPr="009242DE" w:rsidRDefault="005E571A" w:rsidP="00316E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 w:rsidRPr="009242DE">
        <w:rPr>
          <w:rFonts w:ascii="Times New Roman" w:hAnsi="Times New Roman"/>
          <w:sz w:val="26"/>
          <w:szCs w:val="26"/>
        </w:rPr>
        <w:t>ОБпрс</w:t>
      </w:r>
      <w:proofErr w:type="spellEnd"/>
      <w:r w:rsidR="00276DE3" w:rsidRPr="009242DE">
        <w:rPr>
          <w:rFonts w:ascii="Times New Roman" w:hAnsi="Times New Roman"/>
          <w:sz w:val="26"/>
          <w:szCs w:val="26"/>
        </w:rPr>
        <w:t xml:space="preserve"> – объем переработанного пищевого сырья</w:t>
      </w:r>
      <w:r w:rsidR="00B03320" w:rsidRPr="009242DE">
        <w:rPr>
          <w:rFonts w:ascii="Times New Roman" w:hAnsi="Times New Roman"/>
          <w:sz w:val="26"/>
          <w:szCs w:val="26"/>
        </w:rPr>
        <w:t>, рублей.</w:t>
      </w:r>
    </w:p>
    <w:p w:rsidR="001A2050" w:rsidRPr="009242DE" w:rsidRDefault="001A2050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A2050" w:rsidRPr="009242DE" w:rsidRDefault="00316EC9" w:rsidP="00316EC9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16EC9">
        <w:rPr>
          <w:rFonts w:ascii="Times New Roman" w:hAnsi="Times New Roman"/>
          <w:sz w:val="26"/>
          <w:szCs w:val="26"/>
          <w:vertAlign w:val="superscript"/>
        </w:rPr>
        <w:t>5</w:t>
      </w:r>
      <w:r w:rsidR="00054E3D" w:rsidRPr="009242DE">
        <w:rPr>
          <w:rFonts w:ascii="Times New Roman" w:hAnsi="Times New Roman"/>
          <w:sz w:val="26"/>
          <w:szCs w:val="26"/>
        </w:rPr>
        <w:t xml:space="preserve">Увеличение налоговых доходов и сборов в консолидированный бюджет Томской области, к аналогичному уровню предыдущего года рассчитывается по </w:t>
      </w:r>
      <w:r>
        <w:rPr>
          <w:rFonts w:ascii="Times New Roman" w:hAnsi="Times New Roman"/>
          <w:sz w:val="26"/>
          <w:szCs w:val="26"/>
        </w:rPr>
        <w:t>следующей</w:t>
      </w:r>
      <w:r w:rsidRPr="009242DE">
        <w:rPr>
          <w:rFonts w:ascii="Times New Roman" w:hAnsi="Times New Roman"/>
          <w:sz w:val="26"/>
          <w:szCs w:val="26"/>
        </w:rPr>
        <w:t xml:space="preserve"> </w:t>
      </w:r>
      <w:r w:rsidR="00054E3D" w:rsidRPr="009242DE">
        <w:rPr>
          <w:rFonts w:ascii="Times New Roman" w:hAnsi="Times New Roman"/>
          <w:sz w:val="26"/>
          <w:szCs w:val="26"/>
        </w:rPr>
        <w:t>формуле:</w:t>
      </w:r>
    </w:p>
    <w:p w:rsidR="00054E3D" w:rsidRPr="009242DE" w:rsidRDefault="00054E3D" w:rsidP="00A07AB4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8E3B3D" w:rsidRPr="009242DE" w:rsidRDefault="008E3B3D" w:rsidP="00316EC9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УНД=(НД</w:t>
      </w:r>
      <w:proofErr w:type="gramStart"/>
      <w:r w:rsidRPr="009242DE">
        <w:rPr>
          <w:rFonts w:ascii="Times New Roman" w:hAnsi="Times New Roman"/>
          <w:sz w:val="26"/>
          <w:szCs w:val="26"/>
        </w:rPr>
        <w:t>1</w:t>
      </w:r>
      <w:proofErr w:type="gramEnd"/>
      <w:r w:rsidRPr="009242DE">
        <w:rPr>
          <w:rFonts w:ascii="Times New Roman" w:hAnsi="Times New Roman"/>
          <w:sz w:val="26"/>
          <w:szCs w:val="26"/>
        </w:rPr>
        <w:t>/НД2)×100</w:t>
      </w:r>
      <w:r w:rsidR="00316EC9">
        <w:rPr>
          <w:rFonts w:ascii="Times New Roman" w:hAnsi="Times New Roman"/>
          <w:sz w:val="26"/>
          <w:szCs w:val="26"/>
        </w:rPr>
        <w:t xml:space="preserve">, </w:t>
      </w:r>
      <w:r w:rsidRPr="009242DE">
        <w:rPr>
          <w:rFonts w:ascii="Times New Roman" w:hAnsi="Times New Roman"/>
          <w:sz w:val="26"/>
          <w:szCs w:val="26"/>
        </w:rPr>
        <w:t>где:</w:t>
      </w:r>
    </w:p>
    <w:p w:rsidR="008E3B3D" w:rsidRPr="009242DE" w:rsidRDefault="008E3B3D" w:rsidP="00A07AB4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1A2050" w:rsidRPr="009242DE" w:rsidRDefault="008E3B3D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lastRenderedPageBreak/>
        <w:t>УНД</w:t>
      </w:r>
      <w:r w:rsidR="00A61A2A" w:rsidRPr="009242DE">
        <w:rPr>
          <w:rFonts w:ascii="Times New Roman" w:hAnsi="Times New Roman"/>
          <w:sz w:val="26"/>
          <w:szCs w:val="26"/>
        </w:rPr>
        <w:t xml:space="preserve"> – увеличение налоговых доходов и сборов в консолидированный бюджет Томской области, к аналогичному уровню предыдущего года</w:t>
      </w:r>
      <w:proofErr w:type="gramStart"/>
      <w:r w:rsidR="00A61A2A" w:rsidRPr="009242DE">
        <w:rPr>
          <w:rFonts w:ascii="Times New Roman" w:hAnsi="Times New Roman"/>
          <w:sz w:val="26"/>
          <w:szCs w:val="26"/>
        </w:rPr>
        <w:t>, %;</w:t>
      </w:r>
      <w:proofErr w:type="gramEnd"/>
    </w:p>
    <w:p w:rsidR="00A61A2A" w:rsidRPr="009242DE" w:rsidRDefault="00A61A2A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НД – налоговых доходы и сборы, уплаченные предприятием в консолидированный бюджет (областной и местный бюджеты), рублей;</w:t>
      </w:r>
    </w:p>
    <w:p w:rsidR="00A61A2A" w:rsidRPr="009242DE" w:rsidRDefault="00A61A2A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1 – отчетный период текущего года (квартал, полугодие, 9 месяцев, год);</w:t>
      </w:r>
    </w:p>
    <w:p w:rsidR="00A61A2A" w:rsidRPr="009242DE" w:rsidRDefault="00A61A2A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 xml:space="preserve">2 – период времени предыдущего года аналогичный отчетному периоду текущего года (квартал, полугодие, 9 месяцев, год). </w:t>
      </w:r>
    </w:p>
    <w:p w:rsidR="00A61A2A" w:rsidRPr="009242DE" w:rsidRDefault="00A61A2A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61A2A" w:rsidRPr="009242DE" w:rsidRDefault="00A61A2A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Налоговые доходы и сборы, уплаченные предприятием в консолидированный бюджет (областной и местный бюджеты) рассчитывается по формуле:</w:t>
      </w:r>
    </w:p>
    <w:p w:rsidR="00A61A2A" w:rsidRPr="009242DE" w:rsidRDefault="00A61A2A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D55CB" w:rsidRPr="009242DE" w:rsidRDefault="006C0149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НД=</w:t>
      </w:r>
      <w:r w:rsidR="009D55CB" w:rsidRPr="009242DE">
        <w:rPr>
          <w:rFonts w:ascii="Times New Roman" w:hAnsi="Times New Roman"/>
          <w:sz w:val="26"/>
          <w:szCs w:val="26"/>
        </w:rPr>
        <w:t xml:space="preserve"> НП+ НДФЛ+ НИ+ ТН+ ЗН+ УСН+ НП+ ЕСН+ ЕНВД</w:t>
      </w:r>
      <w:r w:rsidR="00316EC9">
        <w:rPr>
          <w:rFonts w:ascii="Times New Roman" w:hAnsi="Times New Roman"/>
          <w:sz w:val="26"/>
          <w:szCs w:val="26"/>
        </w:rPr>
        <w:t xml:space="preserve">, </w:t>
      </w:r>
      <w:bookmarkStart w:id="0" w:name="_GoBack"/>
      <w:bookmarkEnd w:id="0"/>
      <w:r w:rsidR="009D55CB" w:rsidRPr="009242DE">
        <w:rPr>
          <w:rFonts w:ascii="Times New Roman" w:hAnsi="Times New Roman"/>
          <w:sz w:val="26"/>
          <w:szCs w:val="26"/>
        </w:rPr>
        <w:t>где:</w:t>
      </w:r>
    </w:p>
    <w:p w:rsidR="009D55CB" w:rsidRPr="009242DE" w:rsidRDefault="009D55CB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C0149" w:rsidRPr="009242DE" w:rsidRDefault="006C0149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НП – налог на прибыль организаций, рублей;</w:t>
      </w:r>
    </w:p>
    <w:p w:rsidR="006C0149" w:rsidRPr="009242DE" w:rsidRDefault="006C0149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НДФЛ – налог на доходы физических лиц, рублей;</w:t>
      </w:r>
    </w:p>
    <w:p w:rsidR="006C0149" w:rsidRPr="009242DE" w:rsidRDefault="006C0149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НИ – налог на имущество, рублей;</w:t>
      </w:r>
    </w:p>
    <w:p w:rsidR="006C0149" w:rsidRPr="009242DE" w:rsidRDefault="006C0149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ТН – транспортный налог; рублей;</w:t>
      </w:r>
    </w:p>
    <w:p w:rsidR="006C0149" w:rsidRPr="009242DE" w:rsidRDefault="006C0149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ЗН – земельный налог, рублей;</w:t>
      </w:r>
    </w:p>
    <w:p w:rsidR="006C0149" w:rsidRPr="009242DE" w:rsidRDefault="009D55CB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УСН – единый налог (для упрощенной системы налогообложения), рублей;</w:t>
      </w:r>
    </w:p>
    <w:p w:rsidR="009D55CB" w:rsidRPr="009242DE" w:rsidRDefault="009D55CB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НП – налог для патентной системы налогообложения, рублей;</w:t>
      </w:r>
    </w:p>
    <w:p w:rsidR="009D55CB" w:rsidRPr="009242DE" w:rsidRDefault="009D55CB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ЕСН – единый сельскохозяйственный налог, рублей;</w:t>
      </w:r>
    </w:p>
    <w:p w:rsidR="009D55CB" w:rsidRPr="009242DE" w:rsidRDefault="009D55CB" w:rsidP="00316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242DE">
        <w:rPr>
          <w:rFonts w:ascii="Times New Roman" w:hAnsi="Times New Roman"/>
          <w:sz w:val="26"/>
          <w:szCs w:val="26"/>
        </w:rPr>
        <w:t>ЕНВД – единый налог на вмененный доход для отдельных видов деятельности рублей.</w:t>
      </w:r>
    </w:p>
    <w:p w:rsidR="009D55CB" w:rsidRDefault="009D55CB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90F9D" w:rsidRDefault="00890F9D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90F9D" w:rsidRDefault="00890F9D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634"/>
      </w:tblGrid>
      <w:tr w:rsidR="00890F9D" w:rsidTr="003C5F52">
        <w:tc>
          <w:tcPr>
            <w:tcW w:w="4219" w:type="dxa"/>
          </w:tcPr>
          <w:p w:rsidR="00890F9D" w:rsidRDefault="00890F9D" w:rsidP="003C5F5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Руководитель юридического лица, индивидуальный предприниматель</w:t>
            </w:r>
          </w:p>
        </w:tc>
        <w:tc>
          <w:tcPr>
            <w:tcW w:w="5634" w:type="dxa"/>
          </w:tcPr>
          <w:p w:rsidR="00890F9D" w:rsidRDefault="00890F9D" w:rsidP="003C5F52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F9D" w:rsidRPr="00E77372" w:rsidRDefault="00890F9D" w:rsidP="003C5F52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/_____________/__________________________/</w:t>
            </w:r>
          </w:p>
          <w:p w:rsidR="00890F9D" w:rsidRPr="003720F8" w:rsidRDefault="00890F9D" w:rsidP="003C5F52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720F8">
              <w:rPr>
                <w:rFonts w:ascii="Times New Roman" w:hAnsi="Times New Roman" w:cs="Times New Roman"/>
                <w:sz w:val="22"/>
                <w:szCs w:val="22"/>
              </w:rPr>
              <w:t xml:space="preserve">(Подпись)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>(Фамилия, имя, отчество</w:t>
            </w:r>
            <w:proofErr w:type="gramEnd"/>
          </w:p>
          <w:p w:rsidR="00890F9D" w:rsidRDefault="00890F9D" w:rsidP="003C5F52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последнее – при наличии</w:t>
            </w: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890F9D" w:rsidRDefault="00890F9D" w:rsidP="003C5F52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0F9D" w:rsidRDefault="00890F9D" w:rsidP="003C5F52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242DE" w:rsidRDefault="009242DE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90F9D" w:rsidRDefault="00890F9D" w:rsidP="00890F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«__» _______________ 20__ г.</w:t>
      </w:r>
      <w:r w:rsidRPr="000902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0F9D" w:rsidRDefault="00890F9D" w:rsidP="00890F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90F9D" w:rsidRPr="00E77372" w:rsidRDefault="00890F9D" w:rsidP="00890F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Место печати</w:t>
      </w:r>
    </w:p>
    <w:p w:rsidR="00890F9D" w:rsidRPr="00E77372" w:rsidRDefault="00890F9D" w:rsidP="00890F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(При наличии)</w:t>
      </w:r>
    </w:p>
    <w:p w:rsidR="00890F9D" w:rsidRDefault="00890F9D" w:rsidP="00A07A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890F9D" w:rsidSect="00B72098">
      <w:footerReference w:type="default" r:id="rId9"/>
      <w:pgSz w:w="11906" w:h="16838"/>
      <w:pgMar w:top="1134" w:right="850" w:bottom="851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DA0" w:rsidRDefault="00C53DA0" w:rsidP="00B72098">
      <w:pPr>
        <w:spacing w:after="0" w:line="240" w:lineRule="auto"/>
      </w:pPr>
      <w:r>
        <w:separator/>
      </w:r>
    </w:p>
  </w:endnote>
  <w:endnote w:type="continuationSeparator" w:id="0">
    <w:p w:rsidR="00C53DA0" w:rsidRDefault="00C53DA0" w:rsidP="00B7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3FC" w:rsidRDefault="00C053F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316EC9">
      <w:rPr>
        <w:noProof/>
      </w:rPr>
      <w:t>3</w:t>
    </w:r>
    <w:r>
      <w:fldChar w:fldCharType="end"/>
    </w:r>
  </w:p>
  <w:p w:rsidR="00C053FC" w:rsidRDefault="00C053F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DA0" w:rsidRDefault="00C53DA0" w:rsidP="00B72098">
      <w:pPr>
        <w:spacing w:after="0" w:line="240" w:lineRule="auto"/>
      </w:pPr>
      <w:r>
        <w:separator/>
      </w:r>
    </w:p>
  </w:footnote>
  <w:footnote w:type="continuationSeparator" w:id="0">
    <w:p w:rsidR="00C53DA0" w:rsidRDefault="00C53DA0" w:rsidP="00B72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983"/>
    <w:multiLevelType w:val="hybridMultilevel"/>
    <w:tmpl w:val="A21CA6A0"/>
    <w:lvl w:ilvl="0" w:tplc="E8B40790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E22C01"/>
    <w:multiLevelType w:val="hybridMultilevel"/>
    <w:tmpl w:val="C8BECDF2"/>
    <w:lvl w:ilvl="0" w:tplc="4E78D1F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2A01"/>
    <w:multiLevelType w:val="hybridMultilevel"/>
    <w:tmpl w:val="313E7BB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4983F9E"/>
    <w:multiLevelType w:val="hybridMultilevel"/>
    <w:tmpl w:val="55CA92E8"/>
    <w:lvl w:ilvl="0" w:tplc="F934CE78">
      <w:start w:val="1"/>
      <w:numFmt w:val="upperRoman"/>
      <w:lvlText w:val="%1."/>
      <w:lvlJc w:val="left"/>
      <w:pPr>
        <w:ind w:left="1863" w:hanging="1155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347E37"/>
    <w:multiLevelType w:val="hybridMultilevel"/>
    <w:tmpl w:val="9FA89196"/>
    <w:lvl w:ilvl="0" w:tplc="4E78D1F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42F53A2"/>
    <w:multiLevelType w:val="hybridMultilevel"/>
    <w:tmpl w:val="1098E89E"/>
    <w:lvl w:ilvl="0" w:tplc="0A2CA0D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35B2"/>
    <w:multiLevelType w:val="hybridMultilevel"/>
    <w:tmpl w:val="6484B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115B8"/>
    <w:multiLevelType w:val="hybridMultilevel"/>
    <w:tmpl w:val="EB5810B4"/>
    <w:lvl w:ilvl="0" w:tplc="4E78D1F0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E09A4"/>
    <w:multiLevelType w:val="hybridMultilevel"/>
    <w:tmpl w:val="26224BEC"/>
    <w:lvl w:ilvl="0" w:tplc="04190011">
      <w:start w:val="1"/>
      <w:numFmt w:val="decimal"/>
      <w:lvlText w:val="%1)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B641905"/>
    <w:multiLevelType w:val="hybridMultilevel"/>
    <w:tmpl w:val="111CB610"/>
    <w:lvl w:ilvl="0" w:tplc="C6CAB3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F9E5270"/>
    <w:multiLevelType w:val="hybridMultilevel"/>
    <w:tmpl w:val="A1C6A1F0"/>
    <w:lvl w:ilvl="0" w:tplc="4BEADA40">
      <w:start w:val="1"/>
      <w:numFmt w:val="russianLow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C70B8"/>
    <w:multiLevelType w:val="hybridMultilevel"/>
    <w:tmpl w:val="D04A2BEE"/>
    <w:lvl w:ilvl="0" w:tplc="EC2861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6CB7D79"/>
    <w:multiLevelType w:val="hybridMultilevel"/>
    <w:tmpl w:val="C656559A"/>
    <w:lvl w:ilvl="0" w:tplc="C6CAB3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6150012"/>
    <w:multiLevelType w:val="hybridMultilevel"/>
    <w:tmpl w:val="A56E04A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91C1A20"/>
    <w:multiLevelType w:val="hybridMultilevel"/>
    <w:tmpl w:val="FCDE6668"/>
    <w:lvl w:ilvl="0" w:tplc="4BEADA40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E187C"/>
    <w:multiLevelType w:val="hybridMultilevel"/>
    <w:tmpl w:val="34CA7AF6"/>
    <w:lvl w:ilvl="0" w:tplc="3FC242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400857"/>
    <w:multiLevelType w:val="hybridMultilevel"/>
    <w:tmpl w:val="4E24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D462B"/>
    <w:multiLevelType w:val="hybridMultilevel"/>
    <w:tmpl w:val="2A623702"/>
    <w:lvl w:ilvl="0" w:tplc="BE72B7C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C5761CA"/>
    <w:multiLevelType w:val="hybridMultilevel"/>
    <w:tmpl w:val="5CF0FBB2"/>
    <w:lvl w:ilvl="0" w:tplc="FA4E49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15"/>
  </w:num>
  <w:num w:numId="5">
    <w:abstractNumId w:val="9"/>
  </w:num>
  <w:num w:numId="6">
    <w:abstractNumId w:val="10"/>
  </w:num>
  <w:num w:numId="7">
    <w:abstractNumId w:val="14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 w:numId="13">
    <w:abstractNumId w:val="8"/>
  </w:num>
  <w:num w:numId="14">
    <w:abstractNumId w:val="5"/>
  </w:num>
  <w:num w:numId="15">
    <w:abstractNumId w:val="12"/>
  </w:num>
  <w:num w:numId="16">
    <w:abstractNumId w:val="11"/>
  </w:num>
  <w:num w:numId="17">
    <w:abstractNumId w:val="6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CB"/>
    <w:rsid w:val="00001A1D"/>
    <w:rsid w:val="00001E6C"/>
    <w:rsid w:val="00005B97"/>
    <w:rsid w:val="00006C9B"/>
    <w:rsid w:val="000072CB"/>
    <w:rsid w:val="00010C83"/>
    <w:rsid w:val="00010E72"/>
    <w:rsid w:val="00011C03"/>
    <w:rsid w:val="000121F8"/>
    <w:rsid w:val="00012C93"/>
    <w:rsid w:val="0001426B"/>
    <w:rsid w:val="00014ED5"/>
    <w:rsid w:val="00015076"/>
    <w:rsid w:val="00015A16"/>
    <w:rsid w:val="000161A9"/>
    <w:rsid w:val="00020DF4"/>
    <w:rsid w:val="00023A9C"/>
    <w:rsid w:val="000252DB"/>
    <w:rsid w:val="00025F2C"/>
    <w:rsid w:val="00027687"/>
    <w:rsid w:val="00030D84"/>
    <w:rsid w:val="00032DEA"/>
    <w:rsid w:val="0003337D"/>
    <w:rsid w:val="0003691D"/>
    <w:rsid w:val="0004017E"/>
    <w:rsid w:val="00040403"/>
    <w:rsid w:val="00040C35"/>
    <w:rsid w:val="00044FB7"/>
    <w:rsid w:val="0004507F"/>
    <w:rsid w:val="00045F3C"/>
    <w:rsid w:val="00046362"/>
    <w:rsid w:val="00050AC4"/>
    <w:rsid w:val="00050F20"/>
    <w:rsid w:val="00051B0D"/>
    <w:rsid w:val="0005202F"/>
    <w:rsid w:val="00052459"/>
    <w:rsid w:val="00052ACA"/>
    <w:rsid w:val="00053089"/>
    <w:rsid w:val="000540DD"/>
    <w:rsid w:val="000546BF"/>
    <w:rsid w:val="00054E3D"/>
    <w:rsid w:val="000552E3"/>
    <w:rsid w:val="00056396"/>
    <w:rsid w:val="00057DD7"/>
    <w:rsid w:val="00062B3B"/>
    <w:rsid w:val="000638D5"/>
    <w:rsid w:val="00064ECA"/>
    <w:rsid w:val="00067091"/>
    <w:rsid w:val="000714D2"/>
    <w:rsid w:val="000732C8"/>
    <w:rsid w:val="0007416F"/>
    <w:rsid w:val="0007526F"/>
    <w:rsid w:val="00076984"/>
    <w:rsid w:val="00080824"/>
    <w:rsid w:val="00080BC8"/>
    <w:rsid w:val="00080EB2"/>
    <w:rsid w:val="00080EF1"/>
    <w:rsid w:val="0008248B"/>
    <w:rsid w:val="00083993"/>
    <w:rsid w:val="00084FFE"/>
    <w:rsid w:val="000863F5"/>
    <w:rsid w:val="0008679E"/>
    <w:rsid w:val="00087C92"/>
    <w:rsid w:val="00092A2A"/>
    <w:rsid w:val="00092BB8"/>
    <w:rsid w:val="0009477C"/>
    <w:rsid w:val="00097B9E"/>
    <w:rsid w:val="000A238C"/>
    <w:rsid w:val="000A3503"/>
    <w:rsid w:val="000A4D5B"/>
    <w:rsid w:val="000A59FF"/>
    <w:rsid w:val="000A6031"/>
    <w:rsid w:val="000B0C58"/>
    <w:rsid w:val="000B0F99"/>
    <w:rsid w:val="000B29F1"/>
    <w:rsid w:val="000B34ED"/>
    <w:rsid w:val="000B36A3"/>
    <w:rsid w:val="000B482F"/>
    <w:rsid w:val="000B50F5"/>
    <w:rsid w:val="000B7D00"/>
    <w:rsid w:val="000C2373"/>
    <w:rsid w:val="000C27BA"/>
    <w:rsid w:val="000C577B"/>
    <w:rsid w:val="000C6AD6"/>
    <w:rsid w:val="000C7069"/>
    <w:rsid w:val="000C7D23"/>
    <w:rsid w:val="000D2B7B"/>
    <w:rsid w:val="000D388F"/>
    <w:rsid w:val="000D3DE8"/>
    <w:rsid w:val="000D3EE6"/>
    <w:rsid w:val="000D7F1E"/>
    <w:rsid w:val="000E2083"/>
    <w:rsid w:val="000E24C7"/>
    <w:rsid w:val="000E40E9"/>
    <w:rsid w:val="000F0EC5"/>
    <w:rsid w:val="000F248B"/>
    <w:rsid w:val="000F2901"/>
    <w:rsid w:val="000F3BAB"/>
    <w:rsid w:val="000F42F0"/>
    <w:rsid w:val="000F4BD8"/>
    <w:rsid w:val="000F4ED9"/>
    <w:rsid w:val="000F7C86"/>
    <w:rsid w:val="001005C4"/>
    <w:rsid w:val="00101EA3"/>
    <w:rsid w:val="00102639"/>
    <w:rsid w:val="00103A81"/>
    <w:rsid w:val="00105C36"/>
    <w:rsid w:val="00106121"/>
    <w:rsid w:val="00106DCF"/>
    <w:rsid w:val="00110AF2"/>
    <w:rsid w:val="0011251D"/>
    <w:rsid w:val="00112534"/>
    <w:rsid w:val="0011273A"/>
    <w:rsid w:val="00113859"/>
    <w:rsid w:val="001144FD"/>
    <w:rsid w:val="00117992"/>
    <w:rsid w:val="00121AC1"/>
    <w:rsid w:val="00121D09"/>
    <w:rsid w:val="001233AB"/>
    <w:rsid w:val="00123587"/>
    <w:rsid w:val="00124595"/>
    <w:rsid w:val="00126883"/>
    <w:rsid w:val="0012692E"/>
    <w:rsid w:val="00127AAF"/>
    <w:rsid w:val="0013207E"/>
    <w:rsid w:val="0013608D"/>
    <w:rsid w:val="0014177F"/>
    <w:rsid w:val="00142E51"/>
    <w:rsid w:val="00144AE8"/>
    <w:rsid w:val="00145361"/>
    <w:rsid w:val="0014697A"/>
    <w:rsid w:val="001540AF"/>
    <w:rsid w:val="00156CE7"/>
    <w:rsid w:val="00161138"/>
    <w:rsid w:val="001622EC"/>
    <w:rsid w:val="00164569"/>
    <w:rsid w:val="00164A0C"/>
    <w:rsid w:val="00164F5B"/>
    <w:rsid w:val="00167928"/>
    <w:rsid w:val="001732E5"/>
    <w:rsid w:val="00175675"/>
    <w:rsid w:val="00177A36"/>
    <w:rsid w:val="00181816"/>
    <w:rsid w:val="00181936"/>
    <w:rsid w:val="00182BFD"/>
    <w:rsid w:val="00183B85"/>
    <w:rsid w:val="001921A0"/>
    <w:rsid w:val="00192526"/>
    <w:rsid w:val="001937A4"/>
    <w:rsid w:val="00195B34"/>
    <w:rsid w:val="001A1778"/>
    <w:rsid w:val="001A1910"/>
    <w:rsid w:val="001A2050"/>
    <w:rsid w:val="001A2BEC"/>
    <w:rsid w:val="001A3E57"/>
    <w:rsid w:val="001A3F4A"/>
    <w:rsid w:val="001A45E9"/>
    <w:rsid w:val="001A62B3"/>
    <w:rsid w:val="001B11B2"/>
    <w:rsid w:val="001B1437"/>
    <w:rsid w:val="001B304C"/>
    <w:rsid w:val="001B30F6"/>
    <w:rsid w:val="001B3B96"/>
    <w:rsid w:val="001B3BE4"/>
    <w:rsid w:val="001B51DA"/>
    <w:rsid w:val="001B5B1D"/>
    <w:rsid w:val="001B7211"/>
    <w:rsid w:val="001B768C"/>
    <w:rsid w:val="001C04AD"/>
    <w:rsid w:val="001C116E"/>
    <w:rsid w:val="001C2751"/>
    <w:rsid w:val="001C2C58"/>
    <w:rsid w:val="001C597E"/>
    <w:rsid w:val="001C5BE4"/>
    <w:rsid w:val="001C7590"/>
    <w:rsid w:val="001D051E"/>
    <w:rsid w:val="001D07B4"/>
    <w:rsid w:val="001D1422"/>
    <w:rsid w:val="001D2BE1"/>
    <w:rsid w:val="001D46F3"/>
    <w:rsid w:val="001D4AFA"/>
    <w:rsid w:val="001D67BB"/>
    <w:rsid w:val="001D7603"/>
    <w:rsid w:val="001E1E1A"/>
    <w:rsid w:val="001E3B8B"/>
    <w:rsid w:val="001E4ABB"/>
    <w:rsid w:val="001E5E4E"/>
    <w:rsid w:val="001E6B37"/>
    <w:rsid w:val="001F2F73"/>
    <w:rsid w:val="001F2F97"/>
    <w:rsid w:val="001F315E"/>
    <w:rsid w:val="001F337F"/>
    <w:rsid w:val="001F414D"/>
    <w:rsid w:val="001F4273"/>
    <w:rsid w:val="001F5F9F"/>
    <w:rsid w:val="001F6D11"/>
    <w:rsid w:val="001F72A2"/>
    <w:rsid w:val="0020152F"/>
    <w:rsid w:val="00202026"/>
    <w:rsid w:val="00202B5A"/>
    <w:rsid w:val="0020356A"/>
    <w:rsid w:val="00203CCF"/>
    <w:rsid w:val="00203D97"/>
    <w:rsid w:val="002057E1"/>
    <w:rsid w:val="00211138"/>
    <w:rsid w:val="002153BE"/>
    <w:rsid w:val="0021542F"/>
    <w:rsid w:val="0021603E"/>
    <w:rsid w:val="00217246"/>
    <w:rsid w:val="00220035"/>
    <w:rsid w:val="00220CF6"/>
    <w:rsid w:val="0022251D"/>
    <w:rsid w:val="00223EB1"/>
    <w:rsid w:val="002243F5"/>
    <w:rsid w:val="00224BD0"/>
    <w:rsid w:val="00224F07"/>
    <w:rsid w:val="002252E6"/>
    <w:rsid w:val="002261A4"/>
    <w:rsid w:val="0022756D"/>
    <w:rsid w:val="00230105"/>
    <w:rsid w:val="00230176"/>
    <w:rsid w:val="00230AEA"/>
    <w:rsid w:val="00231B54"/>
    <w:rsid w:val="00231CFE"/>
    <w:rsid w:val="002359C6"/>
    <w:rsid w:val="00235D8C"/>
    <w:rsid w:val="002368F0"/>
    <w:rsid w:val="00240897"/>
    <w:rsid w:val="00243543"/>
    <w:rsid w:val="002437DD"/>
    <w:rsid w:val="00246033"/>
    <w:rsid w:val="00246235"/>
    <w:rsid w:val="00262A9C"/>
    <w:rsid w:val="002640C4"/>
    <w:rsid w:val="00264444"/>
    <w:rsid w:val="0026477F"/>
    <w:rsid w:val="00264B79"/>
    <w:rsid w:val="0026607B"/>
    <w:rsid w:val="00271C97"/>
    <w:rsid w:val="002721DA"/>
    <w:rsid w:val="0027313D"/>
    <w:rsid w:val="002732FA"/>
    <w:rsid w:val="00273340"/>
    <w:rsid w:val="00273F7C"/>
    <w:rsid w:val="00276DE3"/>
    <w:rsid w:val="00277ADD"/>
    <w:rsid w:val="00280EAD"/>
    <w:rsid w:val="002820CB"/>
    <w:rsid w:val="0028502E"/>
    <w:rsid w:val="002915F1"/>
    <w:rsid w:val="00293037"/>
    <w:rsid w:val="0029464F"/>
    <w:rsid w:val="002958A2"/>
    <w:rsid w:val="00295FFA"/>
    <w:rsid w:val="002A283C"/>
    <w:rsid w:val="002A3BC7"/>
    <w:rsid w:val="002A42AD"/>
    <w:rsid w:val="002A7A6D"/>
    <w:rsid w:val="002B05A7"/>
    <w:rsid w:val="002B0BCC"/>
    <w:rsid w:val="002B0F4F"/>
    <w:rsid w:val="002B1604"/>
    <w:rsid w:val="002B39DD"/>
    <w:rsid w:val="002B3FF7"/>
    <w:rsid w:val="002B5390"/>
    <w:rsid w:val="002B580B"/>
    <w:rsid w:val="002B5C16"/>
    <w:rsid w:val="002C0849"/>
    <w:rsid w:val="002C1B9F"/>
    <w:rsid w:val="002C2BAF"/>
    <w:rsid w:val="002C3CC6"/>
    <w:rsid w:val="002C4015"/>
    <w:rsid w:val="002C4C49"/>
    <w:rsid w:val="002C502A"/>
    <w:rsid w:val="002C5355"/>
    <w:rsid w:val="002C7011"/>
    <w:rsid w:val="002D0BB9"/>
    <w:rsid w:val="002D11EA"/>
    <w:rsid w:val="002D2188"/>
    <w:rsid w:val="002D6561"/>
    <w:rsid w:val="002E060A"/>
    <w:rsid w:val="002E0EA8"/>
    <w:rsid w:val="002E647A"/>
    <w:rsid w:val="002F3FD8"/>
    <w:rsid w:val="002F4738"/>
    <w:rsid w:val="002F5B9C"/>
    <w:rsid w:val="002F5F88"/>
    <w:rsid w:val="002F7114"/>
    <w:rsid w:val="002F7ED3"/>
    <w:rsid w:val="003003DA"/>
    <w:rsid w:val="00302C36"/>
    <w:rsid w:val="00302C66"/>
    <w:rsid w:val="00303C0A"/>
    <w:rsid w:val="003041A2"/>
    <w:rsid w:val="00304820"/>
    <w:rsid w:val="00313E8F"/>
    <w:rsid w:val="00313F9E"/>
    <w:rsid w:val="00314DC8"/>
    <w:rsid w:val="00316EC9"/>
    <w:rsid w:val="0032087B"/>
    <w:rsid w:val="00321E03"/>
    <w:rsid w:val="00322F73"/>
    <w:rsid w:val="003236CA"/>
    <w:rsid w:val="003239F5"/>
    <w:rsid w:val="00327D86"/>
    <w:rsid w:val="00327EFB"/>
    <w:rsid w:val="00330DE1"/>
    <w:rsid w:val="0033143D"/>
    <w:rsid w:val="00335CAA"/>
    <w:rsid w:val="0034414F"/>
    <w:rsid w:val="00344AE4"/>
    <w:rsid w:val="00346C48"/>
    <w:rsid w:val="00346C7C"/>
    <w:rsid w:val="00347AE0"/>
    <w:rsid w:val="00347AF0"/>
    <w:rsid w:val="00347E01"/>
    <w:rsid w:val="003542CB"/>
    <w:rsid w:val="00356780"/>
    <w:rsid w:val="00356A11"/>
    <w:rsid w:val="00357073"/>
    <w:rsid w:val="00360716"/>
    <w:rsid w:val="00363D30"/>
    <w:rsid w:val="00364543"/>
    <w:rsid w:val="00366040"/>
    <w:rsid w:val="00366A9E"/>
    <w:rsid w:val="0037217C"/>
    <w:rsid w:val="0037241D"/>
    <w:rsid w:val="003747DD"/>
    <w:rsid w:val="00375BF3"/>
    <w:rsid w:val="0037686C"/>
    <w:rsid w:val="00377516"/>
    <w:rsid w:val="00380916"/>
    <w:rsid w:val="00381891"/>
    <w:rsid w:val="00381BE1"/>
    <w:rsid w:val="00387CD0"/>
    <w:rsid w:val="00387EBD"/>
    <w:rsid w:val="0039016D"/>
    <w:rsid w:val="003902C5"/>
    <w:rsid w:val="003906BC"/>
    <w:rsid w:val="0039190F"/>
    <w:rsid w:val="00393487"/>
    <w:rsid w:val="003953D3"/>
    <w:rsid w:val="003967A1"/>
    <w:rsid w:val="003A0E00"/>
    <w:rsid w:val="003A222B"/>
    <w:rsid w:val="003A2D3A"/>
    <w:rsid w:val="003A2F54"/>
    <w:rsid w:val="003A32E3"/>
    <w:rsid w:val="003A430F"/>
    <w:rsid w:val="003A4841"/>
    <w:rsid w:val="003A485C"/>
    <w:rsid w:val="003A59EC"/>
    <w:rsid w:val="003B1A0E"/>
    <w:rsid w:val="003B2739"/>
    <w:rsid w:val="003B3272"/>
    <w:rsid w:val="003B3C8D"/>
    <w:rsid w:val="003B4287"/>
    <w:rsid w:val="003C1187"/>
    <w:rsid w:val="003C15CA"/>
    <w:rsid w:val="003C182C"/>
    <w:rsid w:val="003C1B5F"/>
    <w:rsid w:val="003C24C5"/>
    <w:rsid w:val="003C3A7A"/>
    <w:rsid w:val="003C3B0D"/>
    <w:rsid w:val="003C4958"/>
    <w:rsid w:val="003C621C"/>
    <w:rsid w:val="003C6DB3"/>
    <w:rsid w:val="003C7BEE"/>
    <w:rsid w:val="003D0617"/>
    <w:rsid w:val="003D1BCC"/>
    <w:rsid w:val="003D2D4F"/>
    <w:rsid w:val="003D3424"/>
    <w:rsid w:val="003D3F62"/>
    <w:rsid w:val="003D4312"/>
    <w:rsid w:val="003D646E"/>
    <w:rsid w:val="003D7455"/>
    <w:rsid w:val="003E06D1"/>
    <w:rsid w:val="003E31B7"/>
    <w:rsid w:val="003E59D9"/>
    <w:rsid w:val="003E698A"/>
    <w:rsid w:val="003E6F20"/>
    <w:rsid w:val="003E6F65"/>
    <w:rsid w:val="003F47FE"/>
    <w:rsid w:val="003F48AB"/>
    <w:rsid w:val="003F4E3D"/>
    <w:rsid w:val="003F53BE"/>
    <w:rsid w:val="003F5C6C"/>
    <w:rsid w:val="0040413A"/>
    <w:rsid w:val="00404258"/>
    <w:rsid w:val="00411238"/>
    <w:rsid w:val="004116E7"/>
    <w:rsid w:val="00411BBF"/>
    <w:rsid w:val="004136E6"/>
    <w:rsid w:val="00414296"/>
    <w:rsid w:val="00414854"/>
    <w:rsid w:val="00417308"/>
    <w:rsid w:val="00423DBA"/>
    <w:rsid w:val="00427223"/>
    <w:rsid w:val="004307A7"/>
    <w:rsid w:val="00430B2F"/>
    <w:rsid w:val="0043238E"/>
    <w:rsid w:val="004323AD"/>
    <w:rsid w:val="00432D14"/>
    <w:rsid w:val="0043358B"/>
    <w:rsid w:val="00433E1B"/>
    <w:rsid w:val="004362F7"/>
    <w:rsid w:val="00437298"/>
    <w:rsid w:val="0044216B"/>
    <w:rsid w:val="00442868"/>
    <w:rsid w:val="00442EBE"/>
    <w:rsid w:val="00444931"/>
    <w:rsid w:val="004452F0"/>
    <w:rsid w:val="00445605"/>
    <w:rsid w:val="00456B84"/>
    <w:rsid w:val="00456CD0"/>
    <w:rsid w:val="004601D1"/>
    <w:rsid w:val="0046021F"/>
    <w:rsid w:val="004609FB"/>
    <w:rsid w:val="0046282C"/>
    <w:rsid w:val="00462B7A"/>
    <w:rsid w:val="00462DDE"/>
    <w:rsid w:val="004642B3"/>
    <w:rsid w:val="0046497F"/>
    <w:rsid w:val="00466ACB"/>
    <w:rsid w:val="00467758"/>
    <w:rsid w:val="004679C1"/>
    <w:rsid w:val="00467B86"/>
    <w:rsid w:val="00467D33"/>
    <w:rsid w:val="004700BB"/>
    <w:rsid w:val="0047086B"/>
    <w:rsid w:val="00470C7C"/>
    <w:rsid w:val="00472D04"/>
    <w:rsid w:val="00475FAC"/>
    <w:rsid w:val="00477DAA"/>
    <w:rsid w:val="00482BC4"/>
    <w:rsid w:val="004836DC"/>
    <w:rsid w:val="004841EA"/>
    <w:rsid w:val="00487A9F"/>
    <w:rsid w:val="00490108"/>
    <w:rsid w:val="00490512"/>
    <w:rsid w:val="00490A52"/>
    <w:rsid w:val="00494D84"/>
    <w:rsid w:val="00496955"/>
    <w:rsid w:val="004A1776"/>
    <w:rsid w:val="004A2856"/>
    <w:rsid w:val="004A44C9"/>
    <w:rsid w:val="004A5483"/>
    <w:rsid w:val="004A78EC"/>
    <w:rsid w:val="004B0563"/>
    <w:rsid w:val="004B143E"/>
    <w:rsid w:val="004B14C8"/>
    <w:rsid w:val="004B2F01"/>
    <w:rsid w:val="004B393B"/>
    <w:rsid w:val="004B4EA0"/>
    <w:rsid w:val="004B5568"/>
    <w:rsid w:val="004B644D"/>
    <w:rsid w:val="004B6CB0"/>
    <w:rsid w:val="004B71FF"/>
    <w:rsid w:val="004C03B6"/>
    <w:rsid w:val="004C0857"/>
    <w:rsid w:val="004C0B45"/>
    <w:rsid w:val="004C1635"/>
    <w:rsid w:val="004C22F9"/>
    <w:rsid w:val="004C3019"/>
    <w:rsid w:val="004C4A55"/>
    <w:rsid w:val="004D2740"/>
    <w:rsid w:val="004D274A"/>
    <w:rsid w:val="004D2AF4"/>
    <w:rsid w:val="004D310A"/>
    <w:rsid w:val="004D3D6A"/>
    <w:rsid w:val="004D4869"/>
    <w:rsid w:val="004D6F15"/>
    <w:rsid w:val="004E0E1E"/>
    <w:rsid w:val="004E1438"/>
    <w:rsid w:val="004E4AAA"/>
    <w:rsid w:val="004E549F"/>
    <w:rsid w:val="004E5B46"/>
    <w:rsid w:val="004E69A3"/>
    <w:rsid w:val="004E726E"/>
    <w:rsid w:val="004F0F23"/>
    <w:rsid w:val="004F1847"/>
    <w:rsid w:val="004F1CE5"/>
    <w:rsid w:val="004F3D1E"/>
    <w:rsid w:val="004F474E"/>
    <w:rsid w:val="004F524A"/>
    <w:rsid w:val="004F6C60"/>
    <w:rsid w:val="004F7AE9"/>
    <w:rsid w:val="004F7BAA"/>
    <w:rsid w:val="00501767"/>
    <w:rsid w:val="005060D8"/>
    <w:rsid w:val="005130DC"/>
    <w:rsid w:val="00513278"/>
    <w:rsid w:val="00513CFC"/>
    <w:rsid w:val="005144A8"/>
    <w:rsid w:val="0051498B"/>
    <w:rsid w:val="00514A48"/>
    <w:rsid w:val="0051543F"/>
    <w:rsid w:val="00517294"/>
    <w:rsid w:val="00517458"/>
    <w:rsid w:val="0051776B"/>
    <w:rsid w:val="0051794A"/>
    <w:rsid w:val="00517F13"/>
    <w:rsid w:val="00520E62"/>
    <w:rsid w:val="00523C05"/>
    <w:rsid w:val="00523DE3"/>
    <w:rsid w:val="00527D8A"/>
    <w:rsid w:val="00527E84"/>
    <w:rsid w:val="0053063C"/>
    <w:rsid w:val="00530E8A"/>
    <w:rsid w:val="00532EC7"/>
    <w:rsid w:val="0053379D"/>
    <w:rsid w:val="005362B6"/>
    <w:rsid w:val="00536A3E"/>
    <w:rsid w:val="005401B7"/>
    <w:rsid w:val="0054033F"/>
    <w:rsid w:val="00541390"/>
    <w:rsid w:val="00542214"/>
    <w:rsid w:val="00542D7E"/>
    <w:rsid w:val="00543D05"/>
    <w:rsid w:val="0054470E"/>
    <w:rsid w:val="005451C4"/>
    <w:rsid w:val="00545633"/>
    <w:rsid w:val="0055121A"/>
    <w:rsid w:val="005527A6"/>
    <w:rsid w:val="00553521"/>
    <w:rsid w:val="00556653"/>
    <w:rsid w:val="00556F6C"/>
    <w:rsid w:val="00562883"/>
    <w:rsid w:val="005629F8"/>
    <w:rsid w:val="00562CF4"/>
    <w:rsid w:val="00566DA0"/>
    <w:rsid w:val="00567121"/>
    <w:rsid w:val="0057438F"/>
    <w:rsid w:val="00580E3B"/>
    <w:rsid w:val="0058184B"/>
    <w:rsid w:val="00581FF3"/>
    <w:rsid w:val="00583F82"/>
    <w:rsid w:val="00584086"/>
    <w:rsid w:val="00584FE4"/>
    <w:rsid w:val="0058511A"/>
    <w:rsid w:val="005902AC"/>
    <w:rsid w:val="005911EE"/>
    <w:rsid w:val="00591210"/>
    <w:rsid w:val="00593072"/>
    <w:rsid w:val="0059449D"/>
    <w:rsid w:val="005977D9"/>
    <w:rsid w:val="005A014B"/>
    <w:rsid w:val="005A0E54"/>
    <w:rsid w:val="005A10BC"/>
    <w:rsid w:val="005A3FF8"/>
    <w:rsid w:val="005A4B10"/>
    <w:rsid w:val="005A5932"/>
    <w:rsid w:val="005A6B56"/>
    <w:rsid w:val="005A7745"/>
    <w:rsid w:val="005A77E6"/>
    <w:rsid w:val="005B0635"/>
    <w:rsid w:val="005B200D"/>
    <w:rsid w:val="005B7E1D"/>
    <w:rsid w:val="005C0410"/>
    <w:rsid w:val="005C0A90"/>
    <w:rsid w:val="005C12BB"/>
    <w:rsid w:val="005C2139"/>
    <w:rsid w:val="005C27CE"/>
    <w:rsid w:val="005C6B34"/>
    <w:rsid w:val="005C7414"/>
    <w:rsid w:val="005D029A"/>
    <w:rsid w:val="005D0982"/>
    <w:rsid w:val="005D169D"/>
    <w:rsid w:val="005D3003"/>
    <w:rsid w:val="005D45C9"/>
    <w:rsid w:val="005D4BC0"/>
    <w:rsid w:val="005D7276"/>
    <w:rsid w:val="005E0876"/>
    <w:rsid w:val="005E112C"/>
    <w:rsid w:val="005E1C76"/>
    <w:rsid w:val="005E2D98"/>
    <w:rsid w:val="005E465B"/>
    <w:rsid w:val="005E571A"/>
    <w:rsid w:val="005E69B2"/>
    <w:rsid w:val="005E7349"/>
    <w:rsid w:val="005F071C"/>
    <w:rsid w:val="005F1149"/>
    <w:rsid w:val="005F1FA2"/>
    <w:rsid w:val="005F69AD"/>
    <w:rsid w:val="00601095"/>
    <w:rsid w:val="00603E4B"/>
    <w:rsid w:val="00604333"/>
    <w:rsid w:val="006044B7"/>
    <w:rsid w:val="0060501B"/>
    <w:rsid w:val="00612514"/>
    <w:rsid w:val="00615D3B"/>
    <w:rsid w:val="0061797E"/>
    <w:rsid w:val="00620103"/>
    <w:rsid w:val="00620DFB"/>
    <w:rsid w:val="00621606"/>
    <w:rsid w:val="0062290F"/>
    <w:rsid w:val="00625E65"/>
    <w:rsid w:val="00631DD3"/>
    <w:rsid w:val="00632A44"/>
    <w:rsid w:val="006353E9"/>
    <w:rsid w:val="00635F73"/>
    <w:rsid w:val="00635FCF"/>
    <w:rsid w:val="00641879"/>
    <w:rsid w:val="00641A54"/>
    <w:rsid w:val="00641B9B"/>
    <w:rsid w:val="00643709"/>
    <w:rsid w:val="006439CB"/>
    <w:rsid w:val="00644EF0"/>
    <w:rsid w:val="006450A3"/>
    <w:rsid w:val="00645D8D"/>
    <w:rsid w:val="00645EC1"/>
    <w:rsid w:val="00646443"/>
    <w:rsid w:val="00646A87"/>
    <w:rsid w:val="0065094F"/>
    <w:rsid w:val="00651AAC"/>
    <w:rsid w:val="006530EF"/>
    <w:rsid w:val="0065702E"/>
    <w:rsid w:val="00660773"/>
    <w:rsid w:val="00662D98"/>
    <w:rsid w:val="0066327C"/>
    <w:rsid w:val="00667037"/>
    <w:rsid w:val="0067020D"/>
    <w:rsid w:val="00671110"/>
    <w:rsid w:val="00671541"/>
    <w:rsid w:val="00673C81"/>
    <w:rsid w:val="00674429"/>
    <w:rsid w:val="006745F1"/>
    <w:rsid w:val="00674E58"/>
    <w:rsid w:val="0067756C"/>
    <w:rsid w:val="00680229"/>
    <w:rsid w:val="006802EA"/>
    <w:rsid w:val="0068243C"/>
    <w:rsid w:val="0068422E"/>
    <w:rsid w:val="00684A81"/>
    <w:rsid w:val="00684E4C"/>
    <w:rsid w:val="00686187"/>
    <w:rsid w:val="0068780C"/>
    <w:rsid w:val="00687E1B"/>
    <w:rsid w:val="00690844"/>
    <w:rsid w:val="00691785"/>
    <w:rsid w:val="00691CE7"/>
    <w:rsid w:val="0069487A"/>
    <w:rsid w:val="00697293"/>
    <w:rsid w:val="006973B1"/>
    <w:rsid w:val="0069785E"/>
    <w:rsid w:val="006A202A"/>
    <w:rsid w:val="006A208B"/>
    <w:rsid w:val="006A219C"/>
    <w:rsid w:val="006A26F3"/>
    <w:rsid w:val="006A4F8D"/>
    <w:rsid w:val="006A5A63"/>
    <w:rsid w:val="006A5CC3"/>
    <w:rsid w:val="006A7EE9"/>
    <w:rsid w:val="006B0F0A"/>
    <w:rsid w:val="006B125A"/>
    <w:rsid w:val="006B248A"/>
    <w:rsid w:val="006B3281"/>
    <w:rsid w:val="006B34A9"/>
    <w:rsid w:val="006B4285"/>
    <w:rsid w:val="006B6534"/>
    <w:rsid w:val="006C0149"/>
    <w:rsid w:val="006C197C"/>
    <w:rsid w:val="006C3225"/>
    <w:rsid w:val="006C5F61"/>
    <w:rsid w:val="006C6D01"/>
    <w:rsid w:val="006C7A61"/>
    <w:rsid w:val="006C7AC2"/>
    <w:rsid w:val="006D4AAF"/>
    <w:rsid w:val="006D50F1"/>
    <w:rsid w:val="006D54EF"/>
    <w:rsid w:val="006D69FA"/>
    <w:rsid w:val="006E0B8B"/>
    <w:rsid w:val="006E134C"/>
    <w:rsid w:val="006E25E9"/>
    <w:rsid w:val="006E26C2"/>
    <w:rsid w:val="006E29CE"/>
    <w:rsid w:val="006E3A7E"/>
    <w:rsid w:val="006E3C72"/>
    <w:rsid w:val="006E4B22"/>
    <w:rsid w:val="006E6415"/>
    <w:rsid w:val="006E67EB"/>
    <w:rsid w:val="006F151D"/>
    <w:rsid w:val="006F1FB3"/>
    <w:rsid w:val="006F25F0"/>
    <w:rsid w:val="006F2CAD"/>
    <w:rsid w:val="006F4875"/>
    <w:rsid w:val="006F4A11"/>
    <w:rsid w:val="006F5984"/>
    <w:rsid w:val="006F7736"/>
    <w:rsid w:val="0070098F"/>
    <w:rsid w:val="00701EB8"/>
    <w:rsid w:val="00704F3F"/>
    <w:rsid w:val="00705D50"/>
    <w:rsid w:val="00706034"/>
    <w:rsid w:val="0070623A"/>
    <w:rsid w:val="00706D34"/>
    <w:rsid w:val="0071230E"/>
    <w:rsid w:val="00712DEF"/>
    <w:rsid w:val="0071445B"/>
    <w:rsid w:val="00720C51"/>
    <w:rsid w:val="00720EA3"/>
    <w:rsid w:val="0072147E"/>
    <w:rsid w:val="007215F3"/>
    <w:rsid w:val="00723DB4"/>
    <w:rsid w:val="00725202"/>
    <w:rsid w:val="0072539D"/>
    <w:rsid w:val="00727AB1"/>
    <w:rsid w:val="00731F52"/>
    <w:rsid w:val="007351F0"/>
    <w:rsid w:val="007364E7"/>
    <w:rsid w:val="00736693"/>
    <w:rsid w:val="007416F5"/>
    <w:rsid w:val="007417DE"/>
    <w:rsid w:val="0074195C"/>
    <w:rsid w:val="00741AA4"/>
    <w:rsid w:val="00741D8F"/>
    <w:rsid w:val="00741DAB"/>
    <w:rsid w:val="0074269F"/>
    <w:rsid w:val="007448D8"/>
    <w:rsid w:val="007454BC"/>
    <w:rsid w:val="00747154"/>
    <w:rsid w:val="0075198C"/>
    <w:rsid w:val="0075260E"/>
    <w:rsid w:val="00754454"/>
    <w:rsid w:val="00754549"/>
    <w:rsid w:val="00754EE8"/>
    <w:rsid w:val="00763572"/>
    <w:rsid w:val="00764A1C"/>
    <w:rsid w:val="00765490"/>
    <w:rsid w:val="00765D60"/>
    <w:rsid w:val="00766760"/>
    <w:rsid w:val="007676CE"/>
    <w:rsid w:val="00767CB1"/>
    <w:rsid w:val="007704CC"/>
    <w:rsid w:val="007723C0"/>
    <w:rsid w:val="00772BFD"/>
    <w:rsid w:val="007737CB"/>
    <w:rsid w:val="00776064"/>
    <w:rsid w:val="00776E02"/>
    <w:rsid w:val="00781856"/>
    <w:rsid w:val="00781FD4"/>
    <w:rsid w:val="007828B3"/>
    <w:rsid w:val="00786F16"/>
    <w:rsid w:val="00787705"/>
    <w:rsid w:val="00787B05"/>
    <w:rsid w:val="0079089E"/>
    <w:rsid w:val="00790A1E"/>
    <w:rsid w:val="00791F8B"/>
    <w:rsid w:val="00792315"/>
    <w:rsid w:val="00792949"/>
    <w:rsid w:val="00793E1A"/>
    <w:rsid w:val="00794C06"/>
    <w:rsid w:val="0079681C"/>
    <w:rsid w:val="00797C8E"/>
    <w:rsid w:val="007A2E6B"/>
    <w:rsid w:val="007A5CF4"/>
    <w:rsid w:val="007A63EB"/>
    <w:rsid w:val="007B2551"/>
    <w:rsid w:val="007B2F0D"/>
    <w:rsid w:val="007B3D73"/>
    <w:rsid w:val="007B406C"/>
    <w:rsid w:val="007B59E9"/>
    <w:rsid w:val="007B718D"/>
    <w:rsid w:val="007B77A0"/>
    <w:rsid w:val="007B79FE"/>
    <w:rsid w:val="007C0615"/>
    <w:rsid w:val="007C287A"/>
    <w:rsid w:val="007C2B07"/>
    <w:rsid w:val="007C45CA"/>
    <w:rsid w:val="007C5400"/>
    <w:rsid w:val="007C5635"/>
    <w:rsid w:val="007C58FF"/>
    <w:rsid w:val="007C649D"/>
    <w:rsid w:val="007C7121"/>
    <w:rsid w:val="007D01F2"/>
    <w:rsid w:val="007D1267"/>
    <w:rsid w:val="007D5473"/>
    <w:rsid w:val="007D6ABF"/>
    <w:rsid w:val="007D72FD"/>
    <w:rsid w:val="007D739F"/>
    <w:rsid w:val="007D7CF7"/>
    <w:rsid w:val="007E13FC"/>
    <w:rsid w:val="007E20A5"/>
    <w:rsid w:val="007E3AB7"/>
    <w:rsid w:val="007E3D34"/>
    <w:rsid w:val="007E54DB"/>
    <w:rsid w:val="007E580B"/>
    <w:rsid w:val="007E69DF"/>
    <w:rsid w:val="007E6FFA"/>
    <w:rsid w:val="007E7E74"/>
    <w:rsid w:val="007F16A4"/>
    <w:rsid w:val="007F3551"/>
    <w:rsid w:val="007F3D38"/>
    <w:rsid w:val="007F6018"/>
    <w:rsid w:val="007F68CC"/>
    <w:rsid w:val="007F7628"/>
    <w:rsid w:val="007F7CAE"/>
    <w:rsid w:val="008002F8"/>
    <w:rsid w:val="00802058"/>
    <w:rsid w:val="00802BC2"/>
    <w:rsid w:val="00802F50"/>
    <w:rsid w:val="008032C1"/>
    <w:rsid w:val="00805D8F"/>
    <w:rsid w:val="00810166"/>
    <w:rsid w:val="0081085C"/>
    <w:rsid w:val="00810965"/>
    <w:rsid w:val="00812C66"/>
    <w:rsid w:val="00812F10"/>
    <w:rsid w:val="00813ECA"/>
    <w:rsid w:val="00817449"/>
    <w:rsid w:val="00822949"/>
    <w:rsid w:val="00824E3D"/>
    <w:rsid w:val="0082577A"/>
    <w:rsid w:val="00826C56"/>
    <w:rsid w:val="00827F55"/>
    <w:rsid w:val="00827FAA"/>
    <w:rsid w:val="00830754"/>
    <w:rsid w:val="00830FFD"/>
    <w:rsid w:val="008336EF"/>
    <w:rsid w:val="008338F9"/>
    <w:rsid w:val="00835FFC"/>
    <w:rsid w:val="00836332"/>
    <w:rsid w:val="0083692C"/>
    <w:rsid w:val="00836C2C"/>
    <w:rsid w:val="0083770A"/>
    <w:rsid w:val="00837BF6"/>
    <w:rsid w:val="008422A1"/>
    <w:rsid w:val="0084397C"/>
    <w:rsid w:val="008449E7"/>
    <w:rsid w:val="008504BE"/>
    <w:rsid w:val="00850A5C"/>
    <w:rsid w:val="00851F4A"/>
    <w:rsid w:val="008546C8"/>
    <w:rsid w:val="0086049A"/>
    <w:rsid w:val="00861EF2"/>
    <w:rsid w:val="00861F43"/>
    <w:rsid w:val="00861F99"/>
    <w:rsid w:val="00863015"/>
    <w:rsid w:val="00870D2E"/>
    <w:rsid w:val="00871A79"/>
    <w:rsid w:val="00872606"/>
    <w:rsid w:val="008730D1"/>
    <w:rsid w:val="00873D33"/>
    <w:rsid w:val="0087549C"/>
    <w:rsid w:val="00875BC4"/>
    <w:rsid w:val="0087664F"/>
    <w:rsid w:val="00876DD7"/>
    <w:rsid w:val="008777F7"/>
    <w:rsid w:val="00880823"/>
    <w:rsid w:val="00887CF4"/>
    <w:rsid w:val="00890F9D"/>
    <w:rsid w:val="00895DE4"/>
    <w:rsid w:val="008A2AF0"/>
    <w:rsid w:val="008A3C56"/>
    <w:rsid w:val="008A502F"/>
    <w:rsid w:val="008A70A0"/>
    <w:rsid w:val="008B071D"/>
    <w:rsid w:val="008B23A4"/>
    <w:rsid w:val="008B2898"/>
    <w:rsid w:val="008B2995"/>
    <w:rsid w:val="008B33B6"/>
    <w:rsid w:val="008B3F20"/>
    <w:rsid w:val="008B4A8D"/>
    <w:rsid w:val="008B506F"/>
    <w:rsid w:val="008B54F7"/>
    <w:rsid w:val="008B604D"/>
    <w:rsid w:val="008B771C"/>
    <w:rsid w:val="008C1FAA"/>
    <w:rsid w:val="008C52D2"/>
    <w:rsid w:val="008C7B25"/>
    <w:rsid w:val="008D24C2"/>
    <w:rsid w:val="008D3E4C"/>
    <w:rsid w:val="008D42B9"/>
    <w:rsid w:val="008D6C33"/>
    <w:rsid w:val="008D73E1"/>
    <w:rsid w:val="008E3B3D"/>
    <w:rsid w:val="008E4615"/>
    <w:rsid w:val="008F0181"/>
    <w:rsid w:val="008F1840"/>
    <w:rsid w:val="008F1E88"/>
    <w:rsid w:val="008F36CD"/>
    <w:rsid w:val="008F36FA"/>
    <w:rsid w:val="008F40A1"/>
    <w:rsid w:val="008F5011"/>
    <w:rsid w:val="008F5180"/>
    <w:rsid w:val="00901806"/>
    <w:rsid w:val="00901A60"/>
    <w:rsid w:val="00904C58"/>
    <w:rsid w:val="009056A2"/>
    <w:rsid w:val="009056A8"/>
    <w:rsid w:val="009063DE"/>
    <w:rsid w:val="00906793"/>
    <w:rsid w:val="00906844"/>
    <w:rsid w:val="0090739A"/>
    <w:rsid w:val="0090754B"/>
    <w:rsid w:val="0090761D"/>
    <w:rsid w:val="00910804"/>
    <w:rsid w:val="009149AB"/>
    <w:rsid w:val="009149AE"/>
    <w:rsid w:val="0091571D"/>
    <w:rsid w:val="009159FA"/>
    <w:rsid w:val="0091671F"/>
    <w:rsid w:val="00922A64"/>
    <w:rsid w:val="0092406A"/>
    <w:rsid w:val="009242DE"/>
    <w:rsid w:val="0092583D"/>
    <w:rsid w:val="009272CB"/>
    <w:rsid w:val="009273A4"/>
    <w:rsid w:val="00930046"/>
    <w:rsid w:val="00933E79"/>
    <w:rsid w:val="00933FEB"/>
    <w:rsid w:val="00935BD0"/>
    <w:rsid w:val="00936AE5"/>
    <w:rsid w:val="00936D59"/>
    <w:rsid w:val="0094055B"/>
    <w:rsid w:val="009432BD"/>
    <w:rsid w:val="009441AB"/>
    <w:rsid w:val="00944862"/>
    <w:rsid w:val="009475B7"/>
    <w:rsid w:val="00947D04"/>
    <w:rsid w:val="0095060C"/>
    <w:rsid w:val="0095069A"/>
    <w:rsid w:val="00951F33"/>
    <w:rsid w:val="00953859"/>
    <w:rsid w:val="00954F6D"/>
    <w:rsid w:val="00955A8E"/>
    <w:rsid w:val="00956754"/>
    <w:rsid w:val="00957CCF"/>
    <w:rsid w:val="00967585"/>
    <w:rsid w:val="009677B5"/>
    <w:rsid w:val="0097206D"/>
    <w:rsid w:val="00972CCF"/>
    <w:rsid w:val="009738FD"/>
    <w:rsid w:val="00975589"/>
    <w:rsid w:val="00975700"/>
    <w:rsid w:val="00976443"/>
    <w:rsid w:val="00981336"/>
    <w:rsid w:val="0098195C"/>
    <w:rsid w:val="00983624"/>
    <w:rsid w:val="00983DAD"/>
    <w:rsid w:val="00984B76"/>
    <w:rsid w:val="009878A8"/>
    <w:rsid w:val="009908B2"/>
    <w:rsid w:val="009916CA"/>
    <w:rsid w:val="009916DB"/>
    <w:rsid w:val="00991FC7"/>
    <w:rsid w:val="0099205F"/>
    <w:rsid w:val="0099332A"/>
    <w:rsid w:val="00993E24"/>
    <w:rsid w:val="00995835"/>
    <w:rsid w:val="009970B0"/>
    <w:rsid w:val="009A150F"/>
    <w:rsid w:val="009A43CA"/>
    <w:rsid w:val="009A44B8"/>
    <w:rsid w:val="009A4C1F"/>
    <w:rsid w:val="009A4D4D"/>
    <w:rsid w:val="009A5778"/>
    <w:rsid w:val="009A7620"/>
    <w:rsid w:val="009A7EED"/>
    <w:rsid w:val="009B0EF2"/>
    <w:rsid w:val="009B14E5"/>
    <w:rsid w:val="009B4294"/>
    <w:rsid w:val="009B6425"/>
    <w:rsid w:val="009B7A8A"/>
    <w:rsid w:val="009C0EFE"/>
    <w:rsid w:val="009C1DD3"/>
    <w:rsid w:val="009C2701"/>
    <w:rsid w:val="009C39F7"/>
    <w:rsid w:val="009C66DA"/>
    <w:rsid w:val="009D0CE8"/>
    <w:rsid w:val="009D1949"/>
    <w:rsid w:val="009D337E"/>
    <w:rsid w:val="009D357F"/>
    <w:rsid w:val="009D55CB"/>
    <w:rsid w:val="009D6841"/>
    <w:rsid w:val="009D6B45"/>
    <w:rsid w:val="009D7AE5"/>
    <w:rsid w:val="009E009E"/>
    <w:rsid w:val="009E1F4D"/>
    <w:rsid w:val="009E2250"/>
    <w:rsid w:val="009E265B"/>
    <w:rsid w:val="009E4B39"/>
    <w:rsid w:val="009E534D"/>
    <w:rsid w:val="009E56E8"/>
    <w:rsid w:val="009E743D"/>
    <w:rsid w:val="009E7D9F"/>
    <w:rsid w:val="009F0123"/>
    <w:rsid w:val="009F2047"/>
    <w:rsid w:val="009F26DD"/>
    <w:rsid w:val="009F4216"/>
    <w:rsid w:val="009F43FA"/>
    <w:rsid w:val="009F5A62"/>
    <w:rsid w:val="009F6215"/>
    <w:rsid w:val="009F69E0"/>
    <w:rsid w:val="009F7C1C"/>
    <w:rsid w:val="009F7D70"/>
    <w:rsid w:val="009F7FE2"/>
    <w:rsid w:val="00A00CC2"/>
    <w:rsid w:val="00A01769"/>
    <w:rsid w:val="00A02223"/>
    <w:rsid w:val="00A026C5"/>
    <w:rsid w:val="00A035B9"/>
    <w:rsid w:val="00A04C51"/>
    <w:rsid w:val="00A07AB4"/>
    <w:rsid w:val="00A1170D"/>
    <w:rsid w:val="00A11C52"/>
    <w:rsid w:val="00A12280"/>
    <w:rsid w:val="00A124A8"/>
    <w:rsid w:val="00A134FC"/>
    <w:rsid w:val="00A13667"/>
    <w:rsid w:val="00A1399C"/>
    <w:rsid w:val="00A13A3A"/>
    <w:rsid w:val="00A13AD1"/>
    <w:rsid w:val="00A145CD"/>
    <w:rsid w:val="00A16CC7"/>
    <w:rsid w:val="00A21A98"/>
    <w:rsid w:val="00A22948"/>
    <w:rsid w:val="00A24B42"/>
    <w:rsid w:val="00A267ED"/>
    <w:rsid w:val="00A26EFE"/>
    <w:rsid w:val="00A3249F"/>
    <w:rsid w:val="00A35CE6"/>
    <w:rsid w:val="00A36496"/>
    <w:rsid w:val="00A37653"/>
    <w:rsid w:val="00A42528"/>
    <w:rsid w:val="00A44217"/>
    <w:rsid w:val="00A46834"/>
    <w:rsid w:val="00A47764"/>
    <w:rsid w:val="00A521C8"/>
    <w:rsid w:val="00A53387"/>
    <w:rsid w:val="00A552B8"/>
    <w:rsid w:val="00A5767B"/>
    <w:rsid w:val="00A61A2A"/>
    <w:rsid w:val="00A65205"/>
    <w:rsid w:val="00A660D5"/>
    <w:rsid w:val="00A677C1"/>
    <w:rsid w:val="00A72087"/>
    <w:rsid w:val="00A7241E"/>
    <w:rsid w:val="00A7370E"/>
    <w:rsid w:val="00A7580F"/>
    <w:rsid w:val="00A7641A"/>
    <w:rsid w:val="00A76E37"/>
    <w:rsid w:val="00A8200A"/>
    <w:rsid w:val="00A8220D"/>
    <w:rsid w:val="00A82DE0"/>
    <w:rsid w:val="00A8354F"/>
    <w:rsid w:val="00A844F3"/>
    <w:rsid w:val="00A86274"/>
    <w:rsid w:val="00A864E0"/>
    <w:rsid w:val="00A90AA5"/>
    <w:rsid w:val="00A90F50"/>
    <w:rsid w:val="00A91443"/>
    <w:rsid w:val="00A91B29"/>
    <w:rsid w:val="00A92DD3"/>
    <w:rsid w:val="00A94480"/>
    <w:rsid w:val="00A95AFF"/>
    <w:rsid w:val="00A95FE0"/>
    <w:rsid w:val="00A9681A"/>
    <w:rsid w:val="00A971C6"/>
    <w:rsid w:val="00AA1024"/>
    <w:rsid w:val="00AA11DB"/>
    <w:rsid w:val="00AA2A37"/>
    <w:rsid w:val="00AA307A"/>
    <w:rsid w:val="00AA48F7"/>
    <w:rsid w:val="00AA56AF"/>
    <w:rsid w:val="00AA5E19"/>
    <w:rsid w:val="00AA76A8"/>
    <w:rsid w:val="00AB0626"/>
    <w:rsid w:val="00AB0A7E"/>
    <w:rsid w:val="00AB0E38"/>
    <w:rsid w:val="00AB1BF2"/>
    <w:rsid w:val="00AB32A5"/>
    <w:rsid w:val="00AB4992"/>
    <w:rsid w:val="00AB4CE3"/>
    <w:rsid w:val="00AB5213"/>
    <w:rsid w:val="00AB604D"/>
    <w:rsid w:val="00AC1340"/>
    <w:rsid w:val="00AC16BA"/>
    <w:rsid w:val="00AC207D"/>
    <w:rsid w:val="00AC246D"/>
    <w:rsid w:val="00AC29BA"/>
    <w:rsid w:val="00AC492B"/>
    <w:rsid w:val="00AC6271"/>
    <w:rsid w:val="00AC78BA"/>
    <w:rsid w:val="00AD02F0"/>
    <w:rsid w:val="00AD04D9"/>
    <w:rsid w:val="00AD16DF"/>
    <w:rsid w:val="00AD23B7"/>
    <w:rsid w:val="00AD28B9"/>
    <w:rsid w:val="00AD4810"/>
    <w:rsid w:val="00AD56BF"/>
    <w:rsid w:val="00AE0B1F"/>
    <w:rsid w:val="00AE1017"/>
    <w:rsid w:val="00AE301C"/>
    <w:rsid w:val="00AE30F9"/>
    <w:rsid w:val="00AE5F7A"/>
    <w:rsid w:val="00AE7DCC"/>
    <w:rsid w:val="00AF076B"/>
    <w:rsid w:val="00AF375B"/>
    <w:rsid w:val="00AF46EA"/>
    <w:rsid w:val="00AF5D93"/>
    <w:rsid w:val="00AF6001"/>
    <w:rsid w:val="00AF6874"/>
    <w:rsid w:val="00AF714E"/>
    <w:rsid w:val="00B00CB3"/>
    <w:rsid w:val="00B02293"/>
    <w:rsid w:val="00B03320"/>
    <w:rsid w:val="00B03E19"/>
    <w:rsid w:val="00B03F1B"/>
    <w:rsid w:val="00B044CE"/>
    <w:rsid w:val="00B049B1"/>
    <w:rsid w:val="00B05820"/>
    <w:rsid w:val="00B05C9D"/>
    <w:rsid w:val="00B10439"/>
    <w:rsid w:val="00B10A0E"/>
    <w:rsid w:val="00B1381F"/>
    <w:rsid w:val="00B158EE"/>
    <w:rsid w:val="00B16BCF"/>
    <w:rsid w:val="00B171F9"/>
    <w:rsid w:val="00B17F7D"/>
    <w:rsid w:val="00B210CF"/>
    <w:rsid w:val="00B22380"/>
    <w:rsid w:val="00B2432C"/>
    <w:rsid w:val="00B250D4"/>
    <w:rsid w:val="00B25191"/>
    <w:rsid w:val="00B25F46"/>
    <w:rsid w:val="00B261A9"/>
    <w:rsid w:val="00B27F98"/>
    <w:rsid w:val="00B31395"/>
    <w:rsid w:val="00B31BD9"/>
    <w:rsid w:val="00B32124"/>
    <w:rsid w:val="00B33E78"/>
    <w:rsid w:val="00B363BC"/>
    <w:rsid w:val="00B375ED"/>
    <w:rsid w:val="00B446A7"/>
    <w:rsid w:val="00B460C8"/>
    <w:rsid w:val="00B47052"/>
    <w:rsid w:val="00B5047F"/>
    <w:rsid w:val="00B5160F"/>
    <w:rsid w:val="00B5347F"/>
    <w:rsid w:val="00B538A6"/>
    <w:rsid w:val="00B543E2"/>
    <w:rsid w:val="00B54C24"/>
    <w:rsid w:val="00B559D2"/>
    <w:rsid w:val="00B57E4E"/>
    <w:rsid w:val="00B60B3E"/>
    <w:rsid w:val="00B626FE"/>
    <w:rsid w:val="00B62D71"/>
    <w:rsid w:val="00B65B7B"/>
    <w:rsid w:val="00B65CBA"/>
    <w:rsid w:val="00B66C80"/>
    <w:rsid w:val="00B6711B"/>
    <w:rsid w:val="00B67BC5"/>
    <w:rsid w:val="00B72098"/>
    <w:rsid w:val="00B726AE"/>
    <w:rsid w:val="00B73850"/>
    <w:rsid w:val="00B742D9"/>
    <w:rsid w:val="00B74670"/>
    <w:rsid w:val="00B74B04"/>
    <w:rsid w:val="00B76477"/>
    <w:rsid w:val="00B76E0A"/>
    <w:rsid w:val="00B8026D"/>
    <w:rsid w:val="00B815D2"/>
    <w:rsid w:val="00B820B4"/>
    <w:rsid w:val="00B8281F"/>
    <w:rsid w:val="00B82F76"/>
    <w:rsid w:val="00B831FE"/>
    <w:rsid w:val="00B83A4A"/>
    <w:rsid w:val="00B83A4D"/>
    <w:rsid w:val="00B83E74"/>
    <w:rsid w:val="00B86F13"/>
    <w:rsid w:val="00B87F2A"/>
    <w:rsid w:val="00B9053E"/>
    <w:rsid w:val="00B9112B"/>
    <w:rsid w:val="00B927E7"/>
    <w:rsid w:val="00B9344A"/>
    <w:rsid w:val="00B9352B"/>
    <w:rsid w:val="00B9355D"/>
    <w:rsid w:val="00B93E97"/>
    <w:rsid w:val="00B95F95"/>
    <w:rsid w:val="00B96471"/>
    <w:rsid w:val="00B9669D"/>
    <w:rsid w:val="00B96822"/>
    <w:rsid w:val="00BA0D49"/>
    <w:rsid w:val="00BA31F3"/>
    <w:rsid w:val="00BA5771"/>
    <w:rsid w:val="00BA76EF"/>
    <w:rsid w:val="00BB219C"/>
    <w:rsid w:val="00BB2322"/>
    <w:rsid w:val="00BB2C1B"/>
    <w:rsid w:val="00BB369A"/>
    <w:rsid w:val="00BB3974"/>
    <w:rsid w:val="00BB3EF3"/>
    <w:rsid w:val="00BB46A5"/>
    <w:rsid w:val="00BB54DE"/>
    <w:rsid w:val="00BC3D73"/>
    <w:rsid w:val="00BC565C"/>
    <w:rsid w:val="00BC729C"/>
    <w:rsid w:val="00BC7692"/>
    <w:rsid w:val="00BD1528"/>
    <w:rsid w:val="00BD1789"/>
    <w:rsid w:val="00BD1FF9"/>
    <w:rsid w:val="00BD3AD5"/>
    <w:rsid w:val="00BD4417"/>
    <w:rsid w:val="00BD632B"/>
    <w:rsid w:val="00BD67CD"/>
    <w:rsid w:val="00BD7920"/>
    <w:rsid w:val="00BE25AA"/>
    <w:rsid w:val="00BE4EEB"/>
    <w:rsid w:val="00BE5510"/>
    <w:rsid w:val="00BE77AF"/>
    <w:rsid w:val="00BF23AF"/>
    <w:rsid w:val="00BF2A7D"/>
    <w:rsid w:val="00BF2D5F"/>
    <w:rsid w:val="00BF3407"/>
    <w:rsid w:val="00BF7F08"/>
    <w:rsid w:val="00C01AC8"/>
    <w:rsid w:val="00C02160"/>
    <w:rsid w:val="00C03520"/>
    <w:rsid w:val="00C053FC"/>
    <w:rsid w:val="00C0635A"/>
    <w:rsid w:val="00C11562"/>
    <w:rsid w:val="00C12F52"/>
    <w:rsid w:val="00C13524"/>
    <w:rsid w:val="00C13564"/>
    <w:rsid w:val="00C137E6"/>
    <w:rsid w:val="00C15460"/>
    <w:rsid w:val="00C16D61"/>
    <w:rsid w:val="00C21120"/>
    <w:rsid w:val="00C21323"/>
    <w:rsid w:val="00C25857"/>
    <w:rsid w:val="00C26BF3"/>
    <w:rsid w:val="00C3239E"/>
    <w:rsid w:val="00C34E47"/>
    <w:rsid w:val="00C34EC1"/>
    <w:rsid w:val="00C359BE"/>
    <w:rsid w:val="00C37C5E"/>
    <w:rsid w:val="00C41478"/>
    <w:rsid w:val="00C41851"/>
    <w:rsid w:val="00C41A0F"/>
    <w:rsid w:val="00C441FC"/>
    <w:rsid w:val="00C50801"/>
    <w:rsid w:val="00C51C98"/>
    <w:rsid w:val="00C52768"/>
    <w:rsid w:val="00C53DA0"/>
    <w:rsid w:val="00C55748"/>
    <w:rsid w:val="00C57FF8"/>
    <w:rsid w:val="00C628D1"/>
    <w:rsid w:val="00C63747"/>
    <w:rsid w:val="00C6410C"/>
    <w:rsid w:val="00C64AF7"/>
    <w:rsid w:val="00C70427"/>
    <w:rsid w:val="00C7162D"/>
    <w:rsid w:val="00C7198B"/>
    <w:rsid w:val="00C71F8D"/>
    <w:rsid w:val="00C72E07"/>
    <w:rsid w:val="00C73344"/>
    <w:rsid w:val="00C733D4"/>
    <w:rsid w:val="00C743EB"/>
    <w:rsid w:val="00C757C3"/>
    <w:rsid w:val="00C75BED"/>
    <w:rsid w:val="00C767E1"/>
    <w:rsid w:val="00C80F57"/>
    <w:rsid w:val="00C82FDF"/>
    <w:rsid w:val="00C83723"/>
    <w:rsid w:val="00C83B01"/>
    <w:rsid w:val="00C85718"/>
    <w:rsid w:val="00C8685B"/>
    <w:rsid w:val="00C87CA8"/>
    <w:rsid w:val="00C90534"/>
    <w:rsid w:val="00C92256"/>
    <w:rsid w:val="00C9230C"/>
    <w:rsid w:val="00C97DAE"/>
    <w:rsid w:val="00CA033F"/>
    <w:rsid w:val="00CA21BF"/>
    <w:rsid w:val="00CA25E3"/>
    <w:rsid w:val="00CA2C0C"/>
    <w:rsid w:val="00CA4360"/>
    <w:rsid w:val="00CA4F0E"/>
    <w:rsid w:val="00CB0C08"/>
    <w:rsid w:val="00CB1056"/>
    <w:rsid w:val="00CB1241"/>
    <w:rsid w:val="00CB15A0"/>
    <w:rsid w:val="00CB2EEB"/>
    <w:rsid w:val="00CB4C91"/>
    <w:rsid w:val="00CC0819"/>
    <w:rsid w:val="00CC0964"/>
    <w:rsid w:val="00CC09C7"/>
    <w:rsid w:val="00CC1558"/>
    <w:rsid w:val="00CC1A71"/>
    <w:rsid w:val="00CC3A45"/>
    <w:rsid w:val="00CC3FC2"/>
    <w:rsid w:val="00CC432D"/>
    <w:rsid w:val="00CC4E77"/>
    <w:rsid w:val="00CD0472"/>
    <w:rsid w:val="00CD083C"/>
    <w:rsid w:val="00CD10BE"/>
    <w:rsid w:val="00CD2367"/>
    <w:rsid w:val="00CD2CF7"/>
    <w:rsid w:val="00CD3C0C"/>
    <w:rsid w:val="00CD748F"/>
    <w:rsid w:val="00CD75AD"/>
    <w:rsid w:val="00CD7FEA"/>
    <w:rsid w:val="00CE1504"/>
    <w:rsid w:val="00CE3941"/>
    <w:rsid w:val="00CE41BF"/>
    <w:rsid w:val="00CE4561"/>
    <w:rsid w:val="00CE488C"/>
    <w:rsid w:val="00CE7538"/>
    <w:rsid w:val="00CF132E"/>
    <w:rsid w:val="00CF3640"/>
    <w:rsid w:val="00CF616C"/>
    <w:rsid w:val="00CF7672"/>
    <w:rsid w:val="00D01531"/>
    <w:rsid w:val="00D016E5"/>
    <w:rsid w:val="00D03574"/>
    <w:rsid w:val="00D03969"/>
    <w:rsid w:val="00D03F53"/>
    <w:rsid w:val="00D052AE"/>
    <w:rsid w:val="00D05D69"/>
    <w:rsid w:val="00D06E59"/>
    <w:rsid w:val="00D07EDF"/>
    <w:rsid w:val="00D10000"/>
    <w:rsid w:val="00D1006B"/>
    <w:rsid w:val="00D102E8"/>
    <w:rsid w:val="00D118E6"/>
    <w:rsid w:val="00D11EAD"/>
    <w:rsid w:val="00D12351"/>
    <w:rsid w:val="00D14D4C"/>
    <w:rsid w:val="00D15D4F"/>
    <w:rsid w:val="00D16E58"/>
    <w:rsid w:val="00D16F67"/>
    <w:rsid w:val="00D21625"/>
    <w:rsid w:val="00D22EBC"/>
    <w:rsid w:val="00D240D7"/>
    <w:rsid w:val="00D30EB7"/>
    <w:rsid w:val="00D317B4"/>
    <w:rsid w:val="00D34BE5"/>
    <w:rsid w:val="00D350DA"/>
    <w:rsid w:val="00D40BE3"/>
    <w:rsid w:val="00D41817"/>
    <w:rsid w:val="00D418CA"/>
    <w:rsid w:val="00D45079"/>
    <w:rsid w:val="00D503C6"/>
    <w:rsid w:val="00D50D3B"/>
    <w:rsid w:val="00D52B53"/>
    <w:rsid w:val="00D55ACF"/>
    <w:rsid w:val="00D55D33"/>
    <w:rsid w:val="00D60238"/>
    <w:rsid w:val="00D60C36"/>
    <w:rsid w:val="00D62F74"/>
    <w:rsid w:val="00D63ABB"/>
    <w:rsid w:val="00D65998"/>
    <w:rsid w:val="00D66E9E"/>
    <w:rsid w:val="00D6745B"/>
    <w:rsid w:val="00D676D4"/>
    <w:rsid w:val="00D6788E"/>
    <w:rsid w:val="00D67A0B"/>
    <w:rsid w:val="00D70777"/>
    <w:rsid w:val="00D70A62"/>
    <w:rsid w:val="00D71798"/>
    <w:rsid w:val="00D725F6"/>
    <w:rsid w:val="00D7268D"/>
    <w:rsid w:val="00D7276D"/>
    <w:rsid w:val="00D729D3"/>
    <w:rsid w:val="00D73C96"/>
    <w:rsid w:val="00D74E7B"/>
    <w:rsid w:val="00D74EB3"/>
    <w:rsid w:val="00D7639B"/>
    <w:rsid w:val="00D806A2"/>
    <w:rsid w:val="00D81B3B"/>
    <w:rsid w:val="00D82F65"/>
    <w:rsid w:val="00D85E2B"/>
    <w:rsid w:val="00D86A1A"/>
    <w:rsid w:val="00D86CF3"/>
    <w:rsid w:val="00D90AA8"/>
    <w:rsid w:val="00D9384D"/>
    <w:rsid w:val="00D93D19"/>
    <w:rsid w:val="00D95049"/>
    <w:rsid w:val="00D96896"/>
    <w:rsid w:val="00D975E2"/>
    <w:rsid w:val="00D979AF"/>
    <w:rsid w:val="00D97EFE"/>
    <w:rsid w:val="00DA4ECD"/>
    <w:rsid w:val="00DA7944"/>
    <w:rsid w:val="00DB0620"/>
    <w:rsid w:val="00DB1752"/>
    <w:rsid w:val="00DB1972"/>
    <w:rsid w:val="00DB3622"/>
    <w:rsid w:val="00DB4B56"/>
    <w:rsid w:val="00DB66A8"/>
    <w:rsid w:val="00DB6F03"/>
    <w:rsid w:val="00DC046D"/>
    <w:rsid w:val="00DC0D06"/>
    <w:rsid w:val="00DC565E"/>
    <w:rsid w:val="00DC6CF3"/>
    <w:rsid w:val="00DD06C8"/>
    <w:rsid w:val="00DD1E20"/>
    <w:rsid w:val="00DD2643"/>
    <w:rsid w:val="00DD26FF"/>
    <w:rsid w:val="00DD34A2"/>
    <w:rsid w:val="00DD3BD5"/>
    <w:rsid w:val="00DD3F30"/>
    <w:rsid w:val="00DD6A89"/>
    <w:rsid w:val="00DD6D0F"/>
    <w:rsid w:val="00DE01E4"/>
    <w:rsid w:val="00DE04B4"/>
    <w:rsid w:val="00DE0A70"/>
    <w:rsid w:val="00DE107D"/>
    <w:rsid w:val="00DE309B"/>
    <w:rsid w:val="00DE4C6B"/>
    <w:rsid w:val="00DE516C"/>
    <w:rsid w:val="00DE544C"/>
    <w:rsid w:val="00DE5D31"/>
    <w:rsid w:val="00DE709B"/>
    <w:rsid w:val="00DF07F0"/>
    <w:rsid w:val="00DF1091"/>
    <w:rsid w:val="00DF195D"/>
    <w:rsid w:val="00DF1C9E"/>
    <w:rsid w:val="00DF2740"/>
    <w:rsid w:val="00DF33ED"/>
    <w:rsid w:val="00DF42AE"/>
    <w:rsid w:val="00DF5B6C"/>
    <w:rsid w:val="00E0104D"/>
    <w:rsid w:val="00E024CD"/>
    <w:rsid w:val="00E02C3B"/>
    <w:rsid w:val="00E04ED6"/>
    <w:rsid w:val="00E0524D"/>
    <w:rsid w:val="00E06AB9"/>
    <w:rsid w:val="00E06E20"/>
    <w:rsid w:val="00E07117"/>
    <w:rsid w:val="00E075CF"/>
    <w:rsid w:val="00E12E7B"/>
    <w:rsid w:val="00E152C0"/>
    <w:rsid w:val="00E1590F"/>
    <w:rsid w:val="00E16780"/>
    <w:rsid w:val="00E17C83"/>
    <w:rsid w:val="00E2150B"/>
    <w:rsid w:val="00E219B2"/>
    <w:rsid w:val="00E25634"/>
    <w:rsid w:val="00E25925"/>
    <w:rsid w:val="00E25F64"/>
    <w:rsid w:val="00E27286"/>
    <w:rsid w:val="00E27509"/>
    <w:rsid w:val="00E2754C"/>
    <w:rsid w:val="00E27D23"/>
    <w:rsid w:val="00E309C2"/>
    <w:rsid w:val="00E326E6"/>
    <w:rsid w:val="00E337A9"/>
    <w:rsid w:val="00E3497E"/>
    <w:rsid w:val="00E358CF"/>
    <w:rsid w:val="00E36234"/>
    <w:rsid w:val="00E372D7"/>
    <w:rsid w:val="00E40135"/>
    <w:rsid w:val="00E4266E"/>
    <w:rsid w:val="00E43AA5"/>
    <w:rsid w:val="00E446D8"/>
    <w:rsid w:val="00E44AA0"/>
    <w:rsid w:val="00E466E2"/>
    <w:rsid w:val="00E46DED"/>
    <w:rsid w:val="00E538CF"/>
    <w:rsid w:val="00E60B27"/>
    <w:rsid w:val="00E60F7A"/>
    <w:rsid w:val="00E61FF3"/>
    <w:rsid w:val="00E6207A"/>
    <w:rsid w:val="00E621AE"/>
    <w:rsid w:val="00E62747"/>
    <w:rsid w:val="00E6607C"/>
    <w:rsid w:val="00E70F6E"/>
    <w:rsid w:val="00E718E5"/>
    <w:rsid w:val="00E73214"/>
    <w:rsid w:val="00E7327B"/>
    <w:rsid w:val="00E807F0"/>
    <w:rsid w:val="00E83E8A"/>
    <w:rsid w:val="00E86A76"/>
    <w:rsid w:val="00E87880"/>
    <w:rsid w:val="00E9657A"/>
    <w:rsid w:val="00E96BA5"/>
    <w:rsid w:val="00E972E0"/>
    <w:rsid w:val="00E97B07"/>
    <w:rsid w:val="00EA3EAE"/>
    <w:rsid w:val="00EA4B9E"/>
    <w:rsid w:val="00EA7C3D"/>
    <w:rsid w:val="00EB2910"/>
    <w:rsid w:val="00EB3374"/>
    <w:rsid w:val="00EB3EEA"/>
    <w:rsid w:val="00EC07C4"/>
    <w:rsid w:val="00EC07C7"/>
    <w:rsid w:val="00EC21BF"/>
    <w:rsid w:val="00EC591F"/>
    <w:rsid w:val="00EC5B9B"/>
    <w:rsid w:val="00EC6ECD"/>
    <w:rsid w:val="00EC7603"/>
    <w:rsid w:val="00ED0924"/>
    <w:rsid w:val="00ED1CAB"/>
    <w:rsid w:val="00ED1D2F"/>
    <w:rsid w:val="00ED657A"/>
    <w:rsid w:val="00EE0ECD"/>
    <w:rsid w:val="00EE379A"/>
    <w:rsid w:val="00EE3C56"/>
    <w:rsid w:val="00EE4F41"/>
    <w:rsid w:val="00EE5AF3"/>
    <w:rsid w:val="00EE670C"/>
    <w:rsid w:val="00EE794E"/>
    <w:rsid w:val="00EF0BF8"/>
    <w:rsid w:val="00EF1726"/>
    <w:rsid w:val="00EF2117"/>
    <w:rsid w:val="00EF2E31"/>
    <w:rsid w:val="00EF4079"/>
    <w:rsid w:val="00EF5438"/>
    <w:rsid w:val="00EF5C7F"/>
    <w:rsid w:val="00F00D6F"/>
    <w:rsid w:val="00F04B37"/>
    <w:rsid w:val="00F0705B"/>
    <w:rsid w:val="00F1073F"/>
    <w:rsid w:val="00F11692"/>
    <w:rsid w:val="00F11DBD"/>
    <w:rsid w:val="00F1366B"/>
    <w:rsid w:val="00F14B6A"/>
    <w:rsid w:val="00F23A72"/>
    <w:rsid w:val="00F268C0"/>
    <w:rsid w:val="00F26DBB"/>
    <w:rsid w:val="00F334A1"/>
    <w:rsid w:val="00F35816"/>
    <w:rsid w:val="00F36353"/>
    <w:rsid w:val="00F3733B"/>
    <w:rsid w:val="00F37FDA"/>
    <w:rsid w:val="00F40EB0"/>
    <w:rsid w:val="00F4172E"/>
    <w:rsid w:val="00F41C92"/>
    <w:rsid w:val="00F42A64"/>
    <w:rsid w:val="00F439B0"/>
    <w:rsid w:val="00F441FB"/>
    <w:rsid w:val="00F44BA0"/>
    <w:rsid w:val="00F4589D"/>
    <w:rsid w:val="00F468B2"/>
    <w:rsid w:val="00F47F96"/>
    <w:rsid w:val="00F507BC"/>
    <w:rsid w:val="00F512C4"/>
    <w:rsid w:val="00F52386"/>
    <w:rsid w:val="00F52AFA"/>
    <w:rsid w:val="00F54ACE"/>
    <w:rsid w:val="00F55A5B"/>
    <w:rsid w:val="00F563CD"/>
    <w:rsid w:val="00F57322"/>
    <w:rsid w:val="00F60EED"/>
    <w:rsid w:val="00F62768"/>
    <w:rsid w:val="00F62C25"/>
    <w:rsid w:val="00F6439F"/>
    <w:rsid w:val="00F65EFB"/>
    <w:rsid w:val="00F6799C"/>
    <w:rsid w:val="00F67B69"/>
    <w:rsid w:val="00F71760"/>
    <w:rsid w:val="00F718AF"/>
    <w:rsid w:val="00F72820"/>
    <w:rsid w:val="00F72A33"/>
    <w:rsid w:val="00F73B5F"/>
    <w:rsid w:val="00F7460A"/>
    <w:rsid w:val="00F7489F"/>
    <w:rsid w:val="00F74A45"/>
    <w:rsid w:val="00F76A2D"/>
    <w:rsid w:val="00F809A6"/>
    <w:rsid w:val="00F81109"/>
    <w:rsid w:val="00F822BC"/>
    <w:rsid w:val="00F83266"/>
    <w:rsid w:val="00F83A8C"/>
    <w:rsid w:val="00F84872"/>
    <w:rsid w:val="00F85433"/>
    <w:rsid w:val="00F86E99"/>
    <w:rsid w:val="00F86EB7"/>
    <w:rsid w:val="00F876FE"/>
    <w:rsid w:val="00F9020A"/>
    <w:rsid w:val="00F9468E"/>
    <w:rsid w:val="00F95F29"/>
    <w:rsid w:val="00F96120"/>
    <w:rsid w:val="00F9721F"/>
    <w:rsid w:val="00F975BA"/>
    <w:rsid w:val="00F97C7B"/>
    <w:rsid w:val="00FA148A"/>
    <w:rsid w:val="00FA32FE"/>
    <w:rsid w:val="00FA4EF2"/>
    <w:rsid w:val="00FA5221"/>
    <w:rsid w:val="00FA56D6"/>
    <w:rsid w:val="00FA5A10"/>
    <w:rsid w:val="00FA631B"/>
    <w:rsid w:val="00FA67A4"/>
    <w:rsid w:val="00FA6BB4"/>
    <w:rsid w:val="00FA718B"/>
    <w:rsid w:val="00FB07E2"/>
    <w:rsid w:val="00FB12E2"/>
    <w:rsid w:val="00FB2F2F"/>
    <w:rsid w:val="00FB3E18"/>
    <w:rsid w:val="00FB3F51"/>
    <w:rsid w:val="00FB53F0"/>
    <w:rsid w:val="00FB6308"/>
    <w:rsid w:val="00FB69E0"/>
    <w:rsid w:val="00FB7374"/>
    <w:rsid w:val="00FB7E47"/>
    <w:rsid w:val="00FC03EA"/>
    <w:rsid w:val="00FC07AD"/>
    <w:rsid w:val="00FC17B5"/>
    <w:rsid w:val="00FC2BFE"/>
    <w:rsid w:val="00FC5077"/>
    <w:rsid w:val="00FC5D37"/>
    <w:rsid w:val="00FC6B86"/>
    <w:rsid w:val="00FC6CFE"/>
    <w:rsid w:val="00FD05D6"/>
    <w:rsid w:val="00FD147E"/>
    <w:rsid w:val="00FD3E50"/>
    <w:rsid w:val="00FD4433"/>
    <w:rsid w:val="00FD708D"/>
    <w:rsid w:val="00FD78BB"/>
    <w:rsid w:val="00FE3C5D"/>
    <w:rsid w:val="00FE4EF6"/>
    <w:rsid w:val="00FE5117"/>
    <w:rsid w:val="00FF1829"/>
    <w:rsid w:val="00FF3161"/>
    <w:rsid w:val="00FF3A3A"/>
    <w:rsid w:val="00FF3D79"/>
    <w:rsid w:val="00FF4CA2"/>
    <w:rsid w:val="00FF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F7489F"/>
    <w:pPr>
      <w:spacing w:before="100" w:beforeAutospacing="1" w:after="100" w:afterAutospacing="1" w:line="240" w:lineRule="auto"/>
      <w:outlineLvl w:val="0"/>
    </w:pPr>
    <w:rPr>
      <w:rFonts w:ascii="Times New Roman" w:hAnsi="Times New Roman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9970B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D54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7489F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rsid w:val="009970B0"/>
    <w:rPr>
      <w:rFonts w:ascii="Cambria" w:eastAsia="Times New Roman" w:hAnsi="Cambria" w:cs="Times New Roman"/>
      <w:b/>
      <w:bCs/>
      <w:color w:val="4F81BD"/>
    </w:rPr>
  </w:style>
  <w:style w:type="character" w:styleId="a5">
    <w:name w:val="Strong"/>
    <w:uiPriority w:val="22"/>
    <w:qFormat/>
    <w:rsid w:val="007723C0"/>
    <w:rPr>
      <w:b/>
      <w:bCs/>
    </w:rPr>
  </w:style>
  <w:style w:type="paragraph" w:customStyle="1" w:styleId="ConsPlusCell">
    <w:name w:val="ConsPlusCell"/>
    <w:uiPriority w:val="99"/>
    <w:rsid w:val="00E43AA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6">
    <w:name w:val="List Paragraph"/>
    <w:basedOn w:val="a"/>
    <w:uiPriority w:val="34"/>
    <w:qFormat/>
    <w:rsid w:val="00482BC4"/>
    <w:pPr>
      <w:ind w:left="720"/>
      <w:contextualSpacing/>
    </w:pPr>
  </w:style>
  <w:style w:type="paragraph" w:customStyle="1" w:styleId="ConsPlusNormal">
    <w:name w:val="ConsPlusNormal"/>
    <w:rsid w:val="00EE3C56"/>
    <w:pPr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paragraph" w:styleId="a7">
    <w:name w:val="Body Text"/>
    <w:basedOn w:val="a"/>
    <w:link w:val="a8"/>
    <w:rsid w:val="00E4266E"/>
    <w:pPr>
      <w:spacing w:after="120" w:line="240" w:lineRule="auto"/>
    </w:pPr>
  </w:style>
  <w:style w:type="character" w:customStyle="1" w:styleId="a8">
    <w:name w:val="Основной текст Знак"/>
    <w:link w:val="a7"/>
    <w:rsid w:val="00E4266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E4266E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Times New Roman" w:hAnsi="Times New Roman"/>
      <w:sz w:val="26"/>
      <w:szCs w:val="20"/>
    </w:rPr>
  </w:style>
  <w:style w:type="character" w:customStyle="1" w:styleId="aa">
    <w:name w:val="Нижний колонтитул Знак"/>
    <w:link w:val="a9"/>
    <w:uiPriority w:val="99"/>
    <w:rsid w:val="00E4266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EA7C3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182BFD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06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0617"/>
  </w:style>
  <w:style w:type="paragraph" w:styleId="31">
    <w:name w:val="Body Text Indent 3"/>
    <w:basedOn w:val="a"/>
    <w:link w:val="32"/>
    <w:rsid w:val="003D0617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3D0617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p3">
    <w:name w:val="p3"/>
    <w:basedOn w:val="a"/>
    <w:rsid w:val="00DB3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AD02F0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ac">
    <w:name w:val="Заголовок"/>
    <w:basedOn w:val="a"/>
    <w:next w:val="a"/>
    <w:link w:val="ad"/>
    <w:uiPriority w:val="10"/>
    <w:qFormat/>
    <w:rsid w:val="002D0BB9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uiPriority w:val="10"/>
    <w:rsid w:val="002D0BB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TextList">
    <w:name w:val="ConsPlusTextList"/>
    <w:rsid w:val="0037217C"/>
    <w:pPr>
      <w:widowControl w:val="0"/>
      <w:autoSpaceDE w:val="0"/>
      <w:autoSpaceDN w:val="0"/>
    </w:pPr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C21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unhideWhenUsed/>
    <w:rsid w:val="007E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3C3A7A"/>
  </w:style>
  <w:style w:type="paragraph" w:styleId="af0">
    <w:name w:val="header"/>
    <w:basedOn w:val="a"/>
    <w:link w:val="af1"/>
    <w:uiPriority w:val="99"/>
    <w:unhideWhenUsed/>
    <w:rsid w:val="00B720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72098"/>
    <w:rPr>
      <w:sz w:val="22"/>
      <w:szCs w:val="22"/>
    </w:rPr>
  </w:style>
  <w:style w:type="paragraph" w:styleId="af2">
    <w:name w:val="endnote text"/>
    <w:basedOn w:val="a"/>
    <w:link w:val="af3"/>
    <w:uiPriority w:val="99"/>
    <w:semiHidden/>
    <w:unhideWhenUsed/>
    <w:rsid w:val="00890F9D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90F9D"/>
  </w:style>
  <w:style w:type="character" w:styleId="af4">
    <w:name w:val="endnote reference"/>
    <w:basedOn w:val="a0"/>
    <w:uiPriority w:val="99"/>
    <w:semiHidden/>
    <w:unhideWhenUsed/>
    <w:rsid w:val="00890F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F7489F"/>
    <w:pPr>
      <w:spacing w:before="100" w:beforeAutospacing="1" w:after="100" w:afterAutospacing="1" w:line="240" w:lineRule="auto"/>
      <w:outlineLvl w:val="0"/>
    </w:pPr>
    <w:rPr>
      <w:rFonts w:ascii="Times New Roman" w:hAnsi="Times New Roman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9970B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D54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7489F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rsid w:val="009970B0"/>
    <w:rPr>
      <w:rFonts w:ascii="Cambria" w:eastAsia="Times New Roman" w:hAnsi="Cambria" w:cs="Times New Roman"/>
      <w:b/>
      <w:bCs/>
      <w:color w:val="4F81BD"/>
    </w:rPr>
  </w:style>
  <w:style w:type="character" w:styleId="a5">
    <w:name w:val="Strong"/>
    <w:uiPriority w:val="22"/>
    <w:qFormat/>
    <w:rsid w:val="007723C0"/>
    <w:rPr>
      <w:b/>
      <w:bCs/>
    </w:rPr>
  </w:style>
  <w:style w:type="paragraph" w:customStyle="1" w:styleId="ConsPlusCell">
    <w:name w:val="ConsPlusCell"/>
    <w:uiPriority w:val="99"/>
    <w:rsid w:val="00E43AA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6">
    <w:name w:val="List Paragraph"/>
    <w:basedOn w:val="a"/>
    <w:uiPriority w:val="34"/>
    <w:qFormat/>
    <w:rsid w:val="00482BC4"/>
    <w:pPr>
      <w:ind w:left="720"/>
      <w:contextualSpacing/>
    </w:pPr>
  </w:style>
  <w:style w:type="paragraph" w:customStyle="1" w:styleId="ConsPlusNormal">
    <w:name w:val="ConsPlusNormal"/>
    <w:rsid w:val="00EE3C56"/>
    <w:pPr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paragraph" w:styleId="a7">
    <w:name w:val="Body Text"/>
    <w:basedOn w:val="a"/>
    <w:link w:val="a8"/>
    <w:rsid w:val="00E4266E"/>
    <w:pPr>
      <w:spacing w:after="120" w:line="240" w:lineRule="auto"/>
    </w:pPr>
  </w:style>
  <w:style w:type="character" w:customStyle="1" w:styleId="a8">
    <w:name w:val="Основной текст Знак"/>
    <w:link w:val="a7"/>
    <w:rsid w:val="00E4266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E4266E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Times New Roman" w:hAnsi="Times New Roman"/>
      <w:sz w:val="26"/>
      <w:szCs w:val="20"/>
    </w:rPr>
  </w:style>
  <w:style w:type="character" w:customStyle="1" w:styleId="aa">
    <w:name w:val="Нижний колонтитул Знак"/>
    <w:link w:val="a9"/>
    <w:uiPriority w:val="99"/>
    <w:rsid w:val="00E4266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EA7C3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182BFD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06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0617"/>
  </w:style>
  <w:style w:type="paragraph" w:styleId="31">
    <w:name w:val="Body Text Indent 3"/>
    <w:basedOn w:val="a"/>
    <w:link w:val="32"/>
    <w:rsid w:val="003D0617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3D0617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p3">
    <w:name w:val="p3"/>
    <w:basedOn w:val="a"/>
    <w:rsid w:val="00DB3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AD02F0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ac">
    <w:name w:val="Заголовок"/>
    <w:basedOn w:val="a"/>
    <w:next w:val="a"/>
    <w:link w:val="ad"/>
    <w:uiPriority w:val="10"/>
    <w:qFormat/>
    <w:rsid w:val="002D0BB9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uiPriority w:val="10"/>
    <w:rsid w:val="002D0BB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TextList">
    <w:name w:val="ConsPlusTextList"/>
    <w:rsid w:val="0037217C"/>
    <w:pPr>
      <w:widowControl w:val="0"/>
      <w:autoSpaceDE w:val="0"/>
      <w:autoSpaceDN w:val="0"/>
    </w:pPr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C21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unhideWhenUsed/>
    <w:rsid w:val="007E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3C3A7A"/>
  </w:style>
  <w:style w:type="paragraph" w:styleId="af0">
    <w:name w:val="header"/>
    <w:basedOn w:val="a"/>
    <w:link w:val="af1"/>
    <w:uiPriority w:val="99"/>
    <w:unhideWhenUsed/>
    <w:rsid w:val="00B720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72098"/>
    <w:rPr>
      <w:sz w:val="22"/>
      <w:szCs w:val="22"/>
    </w:rPr>
  </w:style>
  <w:style w:type="paragraph" w:styleId="af2">
    <w:name w:val="endnote text"/>
    <w:basedOn w:val="a"/>
    <w:link w:val="af3"/>
    <w:uiPriority w:val="99"/>
    <w:semiHidden/>
    <w:unhideWhenUsed/>
    <w:rsid w:val="00890F9D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90F9D"/>
  </w:style>
  <w:style w:type="character" w:styleId="af4">
    <w:name w:val="endnote reference"/>
    <w:basedOn w:val="a0"/>
    <w:uiPriority w:val="99"/>
    <w:semiHidden/>
    <w:unhideWhenUsed/>
    <w:rsid w:val="00890F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4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244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1386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\AppData\Local\Microsoft\Windows\Temporary%20Internet%20Files\Content.Outlook\SF6G7VHA\&#1055;&#1086;&#1088;&#1103;&#1076;&#1086;&#1082;%20&#1089;&#1091;&#1073;&#1089;&#1080;&#1076;&#1080;&#1088;&#1086;&#1074;&#1072;&#1085;&#1080;&#1103;%20&#1073;&#1080;&#1079;&#1085;&#1077;&#1089;-%20&#1087;&#1088;&#1086;&#1077;&#1082;&#1090;&#1086;&#1074;%20&#1087;&#1088;&#1072;&#1074;&#1082;&#1072;%20&#1055;&#1088;&#1086;&#1082;&#1091;&#1088;&#1072;&#1090;&#1091;&#1088;&#1072;%20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D3B68-D440-4508-9A9E-ACFDE7DA1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Порядок субсидирования бизнес- проектов правка Прокуратура 2</Template>
  <TotalTime>16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4335</CharactersWithSpaces>
  <SharedDoc>false</SharedDoc>
  <HLinks>
    <vt:vector size="72" baseType="variant">
      <vt:variant>
        <vt:i4>3407984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P41</vt:lpwstr>
      </vt:variant>
      <vt:variant>
        <vt:i4>6815842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consultantplus://offline/ref=2503BBA91729B171AD69367FCA16D7B3C23CF67C07088E343D63251CDD1D50B8166BF6720EFAFAFD85D50A3881C3C6809A7C5810662A68D4h6z6C</vt:lpwstr>
      </vt:variant>
      <vt:variant>
        <vt:lpwstr/>
      </vt:variant>
      <vt:variant>
        <vt:i4>3407984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  <vt:variant>
        <vt:i4>3407984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P46</vt:lpwstr>
      </vt:variant>
      <vt:variant>
        <vt:i4>3604592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3604592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3473520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2490479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consultantplus://offline/ref=A1EBF8CE04E59E37593A614A93D09941447FECCA7510962688C0A1AACE64ED1BCE02C39D711C5976374128D28456B6FA30F26B70A85604B20CA5L</vt:lpwstr>
      </vt:variant>
      <vt:variant>
        <vt:lpwstr/>
      </vt:variant>
      <vt:variant>
        <vt:i4>3145826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consultantplus://offline/ref=2503BBA91729B171AD692872DC7A89B7C23FAB720F0B85676231234B824D56ED562BF0274DBEF7FD86DE586AC19D9FD0DA3755107C3668D471C0DE60h8z1C</vt:lpwstr>
      </vt:variant>
      <vt:variant>
        <vt:lpwstr/>
      </vt:variant>
      <vt:variant>
        <vt:i4>6815797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consultantplus://offline/ref=2503BBA91729B171AD69367FCA16D7B3C035F1770D098E343D63251CDD1D50B8166BF6720EF9F9F58FD50A3881C3C6809A7C5810662A68D4h6z6C</vt:lpwstr>
      </vt:variant>
      <vt:variant>
        <vt:lpwstr/>
      </vt:variant>
      <vt:variant>
        <vt:i4>3145826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consultantplus://offline/ref=2503BBA91729B171AD692872DC7A89B7C23FAB720F0B85676231234B824D56ED562BF0274DBEF7FD86DE586AC19D9FD0DA3755107C3668D471C0DE60h8z1C</vt:lpwstr>
      </vt:variant>
      <vt:variant>
        <vt:lpwstr/>
      </vt:variant>
      <vt:variant>
        <vt:i4>6815797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consultantplus://offline/ref=2503BBA91729B171AD69367FCA16D7B3C035F1770D098E343D63251CDD1D50B8166BF6720EF9F9F58FD50A3881C3C6809A7C5810662A68D4h6z6C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Владимирович Николаев</dc:creator>
  <cp:lastModifiedBy>Алексей Владимирович Николаев</cp:lastModifiedBy>
  <cp:revision>8</cp:revision>
  <cp:lastPrinted>2019-08-19T09:20:00Z</cp:lastPrinted>
  <dcterms:created xsi:type="dcterms:W3CDTF">2019-09-27T10:42:00Z</dcterms:created>
  <dcterms:modified xsi:type="dcterms:W3CDTF">2019-09-27T11:02:00Z</dcterms:modified>
</cp:coreProperties>
</file>