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EAD" w:rsidRPr="00E77372" w:rsidRDefault="00280EAD" w:rsidP="00A07AB4">
      <w:pPr>
        <w:pStyle w:val="ConsPlusNonformat"/>
        <w:ind w:firstLine="368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Начальнику Департамента потребительского</w:t>
      </w:r>
    </w:p>
    <w:p w:rsidR="00280EAD" w:rsidRPr="00E77372" w:rsidRDefault="00280EAD" w:rsidP="00A07AB4">
      <w:pPr>
        <w:pStyle w:val="ConsPlusNonformat"/>
        <w:ind w:firstLine="368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рынка Администрации Томской области</w:t>
      </w:r>
    </w:p>
    <w:p w:rsidR="00280EAD" w:rsidRPr="00E77372" w:rsidRDefault="00280EAD" w:rsidP="00A07AB4">
      <w:pPr>
        <w:pStyle w:val="ConsPlusNonformat"/>
        <w:ind w:firstLine="368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от _____________________________________</w:t>
      </w:r>
    </w:p>
    <w:p w:rsidR="00280EAD" w:rsidRPr="00E77372" w:rsidRDefault="00280EAD" w:rsidP="00A07AB4">
      <w:pPr>
        <w:pStyle w:val="ConsPlusNonformat"/>
        <w:ind w:firstLine="368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280EAD" w:rsidRPr="00E77372" w:rsidRDefault="00280EAD" w:rsidP="00E77372">
      <w:pPr>
        <w:pStyle w:val="ConsPlusNonformat"/>
        <w:ind w:firstLine="4253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E77372">
        <w:rPr>
          <w:rFonts w:ascii="Times New Roman" w:hAnsi="Times New Roman" w:cs="Times New Roman"/>
          <w:sz w:val="22"/>
          <w:szCs w:val="22"/>
        </w:rPr>
        <w:t>(Руководитель, наименование юридического</w:t>
      </w:r>
      <w:proofErr w:type="gramEnd"/>
    </w:p>
    <w:p w:rsidR="00280EAD" w:rsidRPr="00E77372" w:rsidRDefault="00280EAD" w:rsidP="00E77372">
      <w:pPr>
        <w:pStyle w:val="ConsPlusNonformat"/>
        <w:ind w:firstLine="4253"/>
        <w:jc w:val="both"/>
        <w:rPr>
          <w:rFonts w:ascii="Times New Roman" w:hAnsi="Times New Roman" w:cs="Times New Roman"/>
          <w:sz w:val="22"/>
          <w:szCs w:val="22"/>
        </w:rPr>
      </w:pPr>
      <w:r w:rsidRPr="00E77372">
        <w:rPr>
          <w:rFonts w:ascii="Times New Roman" w:hAnsi="Times New Roman" w:cs="Times New Roman"/>
          <w:sz w:val="22"/>
          <w:szCs w:val="22"/>
        </w:rPr>
        <w:t>лица, индивидуального предпринимателя)</w:t>
      </w:r>
    </w:p>
    <w:p w:rsidR="00280EAD" w:rsidRDefault="00280EAD" w:rsidP="00A07AB4">
      <w:pPr>
        <w:pStyle w:val="ConsPlusNonformat"/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E77372" w:rsidRDefault="00E77372" w:rsidP="00A07AB4">
      <w:pPr>
        <w:pStyle w:val="ConsPlusNonformat"/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E77372" w:rsidRPr="00976443" w:rsidRDefault="00E77372" w:rsidP="00A07AB4">
      <w:pPr>
        <w:pStyle w:val="ConsPlusNonformat"/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F00D6F" w:rsidRPr="00E77372" w:rsidRDefault="00F00D6F" w:rsidP="00A07AB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59"/>
      <w:bookmarkEnd w:id="0"/>
      <w:r w:rsidRPr="00E77372">
        <w:rPr>
          <w:rFonts w:ascii="Times New Roman" w:hAnsi="Times New Roman" w:cs="Times New Roman"/>
          <w:sz w:val="26"/>
          <w:szCs w:val="26"/>
        </w:rPr>
        <w:t>Заявление</w:t>
      </w:r>
    </w:p>
    <w:p w:rsidR="00F00D6F" w:rsidRPr="00E77372" w:rsidRDefault="00F00D6F" w:rsidP="00A07AB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на предоставление субсидии на возмещение части затрат, связанных</w:t>
      </w:r>
    </w:p>
    <w:p w:rsidR="00F00D6F" w:rsidRPr="00E77372" w:rsidRDefault="00F00D6F" w:rsidP="00A07AB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 xml:space="preserve">с реализацией бизнес-проекта, </w:t>
      </w:r>
      <w:proofErr w:type="gramStart"/>
      <w:r w:rsidRPr="00E77372">
        <w:rPr>
          <w:rFonts w:ascii="Times New Roman" w:hAnsi="Times New Roman" w:cs="Times New Roman"/>
          <w:sz w:val="26"/>
          <w:szCs w:val="26"/>
        </w:rPr>
        <w:t>направленного</w:t>
      </w:r>
      <w:proofErr w:type="gramEnd"/>
      <w:r w:rsidRPr="00E77372">
        <w:rPr>
          <w:rFonts w:ascii="Times New Roman" w:hAnsi="Times New Roman" w:cs="Times New Roman"/>
          <w:sz w:val="26"/>
          <w:szCs w:val="26"/>
        </w:rPr>
        <w:t xml:space="preserve"> на развитие сферы</w:t>
      </w:r>
    </w:p>
    <w:p w:rsidR="00F00D6F" w:rsidRPr="00E77372" w:rsidRDefault="00F00D6F" w:rsidP="00A07AB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заготовки и переработки дикорастущего, пищевого сырья в Томской области</w:t>
      </w:r>
    </w:p>
    <w:p w:rsidR="006B0F0A" w:rsidRPr="00E77372" w:rsidRDefault="006B0F0A" w:rsidP="00A07AB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B0F0A" w:rsidRPr="00E77372" w:rsidRDefault="006B0F0A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0EAD" w:rsidRPr="00E77372" w:rsidRDefault="00280EAD" w:rsidP="00A07AB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Прошу предоставить субсидию 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280EAD" w:rsidRPr="00E77372" w:rsidRDefault="00280EAD" w:rsidP="00E77372">
      <w:pPr>
        <w:pStyle w:val="ConsPlusNonformat"/>
        <w:ind w:left="4253"/>
        <w:jc w:val="both"/>
        <w:rPr>
          <w:rFonts w:ascii="Times New Roman" w:hAnsi="Times New Roman" w:cs="Times New Roman"/>
          <w:sz w:val="22"/>
          <w:szCs w:val="22"/>
        </w:rPr>
      </w:pPr>
      <w:r w:rsidRPr="00E77372">
        <w:rPr>
          <w:rFonts w:ascii="Times New Roman" w:hAnsi="Times New Roman" w:cs="Times New Roman"/>
        </w:rPr>
        <w:t>(</w:t>
      </w:r>
      <w:r w:rsidRPr="00E77372">
        <w:rPr>
          <w:rFonts w:ascii="Times New Roman" w:hAnsi="Times New Roman" w:cs="Times New Roman"/>
          <w:sz w:val="22"/>
          <w:szCs w:val="22"/>
        </w:rPr>
        <w:t>Полное и сокращенное наименование</w:t>
      </w:r>
      <w:r w:rsidR="00E77372" w:rsidRPr="00E77372">
        <w:rPr>
          <w:rFonts w:ascii="Times New Roman" w:hAnsi="Times New Roman" w:cs="Times New Roman"/>
          <w:sz w:val="22"/>
          <w:szCs w:val="22"/>
        </w:rPr>
        <w:t xml:space="preserve"> </w:t>
      </w:r>
      <w:r w:rsidRPr="00E77372">
        <w:rPr>
          <w:rFonts w:ascii="Times New Roman" w:hAnsi="Times New Roman" w:cs="Times New Roman"/>
          <w:sz w:val="22"/>
          <w:szCs w:val="22"/>
        </w:rPr>
        <w:t>юридического лица, индивидуального</w:t>
      </w:r>
      <w:r w:rsidR="00E77372" w:rsidRPr="00E77372">
        <w:rPr>
          <w:rFonts w:ascii="Times New Roman" w:hAnsi="Times New Roman" w:cs="Times New Roman"/>
          <w:sz w:val="22"/>
          <w:szCs w:val="22"/>
        </w:rPr>
        <w:t xml:space="preserve"> </w:t>
      </w:r>
      <w:r w:rsidRPr="00E77372">
        <w:rPr>
          <w:rFonts w:ascii="Times New Roman" w:hAnsi="Times New Roman" w:cs="Times New Roman"/>
          <w:sz w:val="22"/>
          <w:szCs w:val="22"/>
        </w:rPr>
        <w:t>предпринимателя)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в сумме ___________________ тыс. рублей из областного бюджета на возмещение</w:t>
      </w:r>
      <w:r w:rsidR="00E77372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Pr="00E77372">
        <w:rPr>
          <w:rFonts w:ascii="Times New Roman" w:hAnsi="Times New Roman" w:cs="Times New Roman"/>
          <w:sz w:val="26"/>
          <w:szCs w:val="26"/>
        </w:rPr>
        <w:t xml:space="preserve">части затрат, связанных </w:t>
      </w:r>
      <w:proofErr w:type="gramStart"/>
      <w:r w:rsidRPr="00E77372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E77372">
        <w:rPr>
          <w:rFonts w:ascii="Times New Roman" w:hAnsi="Times New Roman" w:cs="Times New Roman"/>
          <w:sz w:val="26"/>
          <w:szCs w:val="26"/>
        </w:rPr>
        <w:t>: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1. ____________________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</w:t>
      </w:r>
      <w:r w:rsidR="00A8220D" w:rsidRPr="00E77372">
        <w:rPr>
          <w:rFonts w:ascii="Times New Roman" w:hAnsi="Times New Roman" w:cs="Times New Roman"/>
          <w:sz w:val="26"/>
          <w:szCs w:val="26"/>
        </w:rPr>
        <w:t>_</w:t>
      </w: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2. ___________________</w:t>
      </w:r>
      <w:r w:rsidR="00E77372">
        <w:rPr>
          <w:rFonts w:ascii="Times New Roman" w:hAnsi="Times New Roman" w:cs="Times New Roman"/>
          <w:sz w:val="26"/>
          <w:szCs w:val="26"/>
        </w:rPr>
        <w:t>____</w:t>
      </w: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3. _________________</w:t>
      </w:r>
      <w:r w:rsidR="00E77372">
        <w:rPr>
          <w:rFonts w:ascii="Times New Roman" w:hAnsi="Times New Roman" w:cs="Times New Roman"/>
          <w:sz w:val="26"/>
          <w:szCs w:val="26"/>
        </w:rPr>
        <w:t>____</w:t>
      </w: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280EAD" w:rsidRPr="00E77372" w:rsidRDefault="00280EAD" w:rsidP="00E77372">
      <w:pPr>
        <w:pStyle w:val="ConsPlusNonformat"/>
        <w:ind w:firstLine="426"/>
        <w:jc w:val="center"/>
        <w:rPr>
          <w:rFonts w:ascii="Times New Roman" w:hAnsi="Times New Roman" w:cs="Times New Roman"/>
          <w:sz w:val="22"/>
          <w:szCs w:val="22"/>
        </w:rPr>
      </w:pPr>
      <w:r w:rsidRPr="00E77372">
        <w:rPr>
          <w:rFonts w:ascii="Times New Roman" w:hAnsi="Times New Roman" w:cs="Times New Roman"/>
          <w:sz w:val="22"/>
          <w:szCs w:val="22"/>
        </w:rPr>
        <w:t xml:space="preserve">(Указать </w:t>
      </w:r>
      <w:r w:rsidR="004C3019" w:rsidRPr="00E77372">
        <w:rPr>
          <w:rFonts w:ascii="Times New Roman" w:hAnsi="Times New Roman" w:cs="Times New Roman"/>
          <w:sz w:val="22"/>
          <w:szCs w:val="22"/>
        </w:rPr>
        <w:t xml:space="preserve">направления </w:t>
      </w:r>
      <w:r w:rsidRPr="00E77372">
        <w:rPr>
          <w:rFonts w:ascii="Times New Roman" w:hAnsi="Times New Roman" w:cs="Times New Roman"/>
          <w:sz w:val="22"/>
          <w:szCs w:val="22"/>
        </w:rPr>
        <w:t xml:space="preserve">затрат в соответствии с пунктом </w:t>
      </w:r>
      <w:r w:rsidR="004C3019" w:rsidRPr="00E77372">
        <w:rPr>
          <w:rFonts w:ascii="Times New Roman" w:hAnsi="Times New Roman" w:cs="Times New Roman"/>
          <w:sz w:val="22"/>
          <w:szCs w:val="22"/>
        </w:rPr>
        <w:t>4</w:t>
      </w:r>
      <w:r w:rsidRPr="00E77372">
        <w:rPr>
          <w:rFonts w:ascii="Times New Roman" w:hAnsi="Times New Roman" w:cs="Times New Roman"/>
          <w:sz w:val="22"/>
          <w:szCs w:val="22"/>
        </w:rPr>
        <w:t xml:space="preserve"> </w:t>
      </w:r>
      <w:r w:rsidR="00E77372" w:rsidRPr="00E77372">
        <w:rPr>
          <w:rFonts w:ascii="Times New Roman" w:hAnsi="Times New Roman" w:cs="Times New Roman"/>
          <w:sz w:val="22"/>
          <w:szCs w:val="22"/>
        </w:rPr>
        <w:t xml:space="preserve">Порядка предоставления субсидий на возмещение части затрат, связанных с реализацией </w:t>
      </w:r>
      <w:proofErr w:type="gramStart"/>
      <w:r w:rsidR="00E77372" w:rsidRPr="00E77372">
        <w:rPr>
          <w:rFonts w:ascii="Times New Roman" w:hAnsi="Times New Roman" w:cs="Times New Roman"/>
          <w:sz w:val="22"/>
          <w:szCs w:val="22"/>
        </w:rPr>
        <w:t>бизнес-проектов</w:t>
      </w:r>
      <w:proofErr w:type="gramEnd"/>
      <w:r w:rsidR="00E77372" w:rsidRPr="00E77372">
        <w:rPr>
          <w:rFonts w:ascii="Times New Roman" w:hAnsi="Times New Roman" w:cs="Times New Roman"/>
          <w:sz w:val="22"/>
          <w:szCs w:val="22"/>
        </w:rPr>
        <w:t>, направленных на развитие сферы заготовки и переработки дикорастущего, пищевого сырья в Томской области</w:t>
      </w:r>
      <w:r w:rsidRPr="00E77372">
        <w:rPr>
          <w:rFonts w:ascii="Times New Roman" w:hAnsi="Times New Roman" w:cs="Times New Roman"/>
          <w:sz w:val="22"/>
          <w:szCs w:val="22"/>
        </w:rPr>
        <w:t>)</w:t>
      </w:r>
    </w:p>
    <w:p w:rsidR="00280EAD" w:rsidRPr="00976443" w:rsidRDefault="00280EAD" w:rsidP="00A07A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0EAD" w:rsidRPr="00E77372" w:rsidRDefault="00280EAD" w:rsidP="00A07AB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 xml:space="preserve">Сообщаю сведения, относящиеся </w:t>
      </w:r>
      <w:proofErr w:type="gramStart"/>
      <w:r w:rsidRPr="00E77372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E77372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</w:t>
      </w:r>
    </w:p>
    <w:p w:rsidR="00280EAD" w:rsidRPr="00E77372" w:rsidRDefault="00280EAD" w:rsidP="00A07AB4">
      <w:pPr>
        <w:pStyle w:val="ConsPlusNonformat"/>
        <w:ind w:firstLine="425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6443">
        <w:rPr>
          <w:rFonts w:ascii="Times New Roman" w:hAnsi="Times New Roman" w:cs="Times New Roman"/>
          <w:sz w:val="28"/>
          <w:szCs w:val="28"/>
        </w:rPr>
        <w:t>(</w:t>
      </w:r>
      <w:r w:rsidRPr="00E77372">
        <w:rPr>
          <w:rFonts w:ascii="Times New Roman" w:hAnsi="Times New Roman" w:cs="Times New Roman"/>
          <w:sz w:val="24"/>
          <w:szCs w:val="24"/>
        </w:rPr>
        <w:t>Наименование юридического лица,</w:t>
      </w:r>
      <w:proofErr w:type="gramEnd"/>
    </w:p>
    <w:p w:rsidR="00280EAD" w:rsidRDefault="00280EAD" w:rsidP="00A07AB4">
      <w:pPr>
        <w:pStyle w:val="ConsPlusNonformat"/>
        <w:ind w:firstLine="4253"/>
        <w:jc w:val="both"/>
        <w:rPr>
          <w:rFonts w:ascii="Times New Roman" w:hAnsi="Times New Roman" w:cs="Times New Roman"/>
          <w:sz w:val="24"/>
          <w:szCs w:val="24"/>
        </w:rPr>
      </w:pPr>
      <w:r w:rsidRPr="00E77372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</w:p>
    <w:p w:rsidR="00E77372" w:rsidRPr="00E77372" w:rsidRDefault="00E77372" w:rsidP="00A07AB4">
      <w:pPr>
        <w:pStyle w:val="ConsPlusNonformat"/>
        <w:ind w:firstLine="4253"/>
        <w:jc w:val="both"/>
        <w:rPr>
          <w:rFonts w:ascii="Times New Roman" w:hAnsi="Times New Roman" w:cs="Times New Roman"/>
          <w:sz w:val="24"/>
          <w:szCs w:val="24"/>
        </w:rPr>
      </w:pP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Адрес (место нахождения): _______________________________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______</w:t>
      </w:r>
      <w:r w:rsidRPr="00E77372">
        <w:rPr>
          <w:rFonts w:ascii="Times New Roman" w:hAnsi="Times New Roman" w:cs="Times New Roman"/>
          <w:sz w:val="26"/>
          <w:szCs w:val="26"/>
        </w:rPr>
        <w:t>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Номера телефонов, факс, адрес электронной почты: _________</w:t>
      </w:r>
      <w:r w:rsidR="00E77372">
        <w:rPr>
          <w:rFonts w:ascii="Times New Roman" w:hAnsi="Times New Roman" w:cs="Times New Roman"/>
          <w:sz w:val="26"/>
          <w:szCs w:val="26"/>
        </w:rPr>
        <w:t>______</w:t>
      </w:r>
      <w:r w:rsidRPr="00E77372">
        <w:rPr>
          <w:rFonts w:ascii="Times New Roman" w:hAnsi="Times New Roman" w:cs="Times New Roman"/>
          <w:sz w:val="26"/>
          <w:szCs w:val="26"/>
        </w:rPr>
        <w:t>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Номер, дата и орган государственной регистрации: 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________________</w:t>
      </w:r>
    </w:p>
    <w:p w:rsidR="00B049B1" w:rsidRPr="00E77372" w:rsidRDefault="00B049B1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ИНН/КПП (для юридических лиц): 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___________</w:t>
      </w:r>
    </w:p>
    <w:p w:rsidR="00B049B1" w:rsidRPr="00E77372" w:rsidRDefault="00B049B1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ИНН (для индивидуальных предпринимателей): ____________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 xml:space="preserve">Основной вид деятельности по </w:t>
      </w:r>
      <w:hyperlink r:id="rId9" w:history="1">
        <w:r w:rsidRPr="00E77372">
          <w:rPr>
            <w:rFonts w:ascii="Times New Roman" w:hAnsi="Times New Roman" w:cs="Times New Roman"/>
            <w:color w:val="0000FF"/>
            <w:sz w:val="26"/>
            <w:szCs w:val="26"/>
          </w:rPr>
          <w:t>ОКВЭД</w:t>
        </w:r>
      </w:hyperlink>
      <w:r w:rsidRPr="00E77372">
        <w:rPr>
          <w:rFonts w:ascii="Times New Roman" w:hAnsi="Times New Roman" w:cs="Times New Roman"/>
          <w:sz w:val="26"/>
          <w:szCs w:val="26"/>
        </w:rPr>
        <w:t>: ________________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Банковские реквизиты: ______________________________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__________________</w:t>
      </w:r>
    </w:p>
    <w:p w:rsidR="00B049B1" w:rsidRPr="00E77372" w:rsidRDefault="00B049B1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Основные виды товаров, работ и услуг, по которым специализируется юридическое лицо / индивидуальный предприниматель _____________</w:t>
      </w:r>
      <w:r w:rsidR="00E77372">
        <w:rPr>
          <w:rFonts w:ascii="Times New Roman" w:hAnsi="Times New Roman" w:cs="Times New Roman"/>
          <w:sz w:val="26"/>
          <w:szCs w:val="26"/>
        </w:rPr>
        <w:t>_________________</w:t>
      </w:r>
      <w:r w:rsidRPr="00E77372">
        <w:rPr>
          <w:rFonts w:ascii="Times New Roman" w:hAnsi="Times New Roman" w:cs="Times New Roman"/>
          <w:sz w:val="26"/>
          <w:szCs w:val="26"/>
        </w:rPr>
        <w:t>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__</w:t>
      </w:r>
      <w:r w:rsidR="00161138" w:rsidRPr="00E77372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_______</w:t>
      </w:r>
      <w:r w:rsidR="00161138" w:rsidRPr="00E77372">
        <w:rPr>
          <w:rFonts w:ascii="Times New Roman" w:hAnsi="Times New Roman" w:cs="Times New Roman"/>
          <w:sz w:val="26"/>
          <w:szCs w:val="26"/>
        </w:rPr>
        <w:t>__________</w:t>
      </w:r>
      <w:r w:rsidRPr="00E77372">
        <w:rPr>
          <w:rFonts w:ascii="Times New Roman" w:hAnsi="Times New Roman" w:cs="Times New Roman"/>
          <w:sz w:val="26"/>
          <w:szCs w:val="26"/>
        </w:rPr>
        <w:t>____</w:t>
      </w:r>
    </w:p>
    <w:p w:rsidR="00F83266" w:rsidRPr="00E77372" w:rsidRDefault="00AF714E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Направление конкурса, на который</w:t>
      </w:r>
      <w:r w:rsidR="00F83266" w:rsidRPr="00E77372">
        <w:rPr>
          <w:rFonts w:ascii="Times New Roman" w:hAnsi="Times New Roman" w:cs="Times New Roman"/>
          <w:sz w:val="26"/>
          <w:szCs w:val="26"/>
        </w:rPr>
        <w:t xml:space="preserve"> подается проект ________</w:t>
      </w:r>
      <w:r w:rsidR="00E77372">
        <w:rPr>
          <w:rFonts w:ascii="Times New Roman" w:hAnsi="Times New Roman" w:cs="Times New Roman"/>
          <w:sz w:val="26"/>
          <w:szCs w:val="26"/>
        </w:rPr>
        <w:t>_______</w:t>
      </w:r>
      <w:r w:rsidR="00F83266" w:rsidRPr="00E77372">
        <w:rPr>
          <w:rFonts w:ascii="Times New Roman" w:hAnsi="Times New Roman" w:cs="Times New Roman"/>
          <w:sz w:val="26"/>
          <w:szCs w:val="26"/>
        </w:rPr>
        <w:t>______________</w:t>
      </w:r>
    </w:p>
    <w:p w:rsidR="00F83266" w:rsidRPr="00E77372" w:rsidRDefault="00F83266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______</w:t>
      </w:r>
      <w:r w:rsidRPr="00E77372">
        <w:rPr>
          <w:rFonts w:ascii="Times New Roman" w:hAnsi="Times New Roman" w:cs="Times New Roman"/>
          <w:sz w:val="26"/>
          <w:szCs w:val="26"/>
        </w:rPr>
        <w:t>_________________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r w:rsidR="004C3019" w:rsidRPr="00E77372">
        <w:rPr>
          <w:rFonts w:ascii="Times New Roman" w:hAnsi="Times New Roman" w:cs="Times New Roman"/>
          <w:sz w:val="26"/>
          <w:szCs w:val="26"/>
        </w:rPr>
        <w:t>П</w:t>
      </w:r>
      <w:r w:rsidRPr="00E77372">
        <w:rPr>
          <w:rFonts w:ascii="Times New Roman" w:hAnsi="Times New Roman" w:cs="Times New Roman"/>
          <w:sz w:val="26"/>
          <w:szCs w:val="26"/>
        </w:rPr>
        <w:t>роекта по развитию сферы заготовки и переработки</w:t>
      </w:r>
      <w:r w:rsidR="00161138" w:rsidRPr="00E77372">
        <w:rPr>
          <w:rFonts w:ascii="Times New Roman" w:hAnsi="Times New Roman" w:cs="Times New Roman"/>
          <w:sz w:val="26"/>
          <w:szCs w:val="26"/>
        </w:rPr>
        <w:t xml:space="preserve"> д</w:t>
      </w:r>
      <w:r w:rsidRPr="00E77372">
        <w:rPr>
          <w:rFonts w:ascii="Times New Roman" w:hAnsi="Times New Roman" w:cs="Times New Roman"/>
          <w:sz w:val="26"/>
          <w:szCs w:val="26"/>
        </w:rPr>
        <w:t>икорастущего</w:t>
      </w:r>
      <w:r w:rsidR="00D350DA" w:rsidRPr="00E77372">
        <w:rPr>
          <w:rFonts w:ascii="Times New Roman" w:hAnsi="Times New Roman" w:cs="Times New Roman"/>
          <w:sz w:val="26"/>
          <w:szCs w:val="26"/>
        </w:rPr>
        <w:t>, пищевого</w:t>
      </w:r>
      <w:r w:rsidRPr="00E77372">
        <w:rPr>
          <w:rFonts w:ascii="Times New Roman" w:hAnsi="Times New Roman" w:cs="Times New Roman"/>
          <w:sz w:val="26"/>
          <w:szCs w:val="26"/>
        </w:rPr>
        <w:t xml:space="preserve"> сырья: 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___________________</w:t>
      </w:r>
      <w:r w:rsidRPr="00E77372">
        <w:rPr>
          <w:rFonts w:ascii="Times New Roman" w:hAnsi="Times New Roman" w:cs="Times New Roman"/>
          <w:sz w:val="26"/>
          <w:szCs w:val="26"/>
        </w:rPr>
        <w:t>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_____</w:t>
      </w:r>
      <w:r w:rsidRPr="00E77372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80EAD" w:rsidRPr="00E77372" w:rsidRDefault="000A6031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 xml:space="preserve">Период реализации </w:t>
      </w:r>
      <w:r w:rsidR="004C3019" w:rsidRPr="00E77372">
        <w:rPr>
          <w:rFonts w:ascii="Times New Roman" w:hAnsi="Times New Roman" w:cs="Times New Roman"/>
          <w:sz w:val="26"/>
          <w:szCs w:val="26"/>
        </w:rPr>
        <w:t>П</w:t>
      </w:r>
      <w:r w:rsidRPr="00E77372">
        <w:rPr>
          <w:rFonts w:ascii="Times New Roman" w:hAnsi="Times New Roman" w:cs="Times New Roman"/>
          <w:sz w:val="26"/>
          <w:szCs w:val="26"/>
        </w:rPr>
        <w:t>роекта</w:t>
      </w:r>
      <w:r w:rsidR="00280EAD" w:rsidRPr="00E77372">
        <w:rPr>
          <w:rFonts w:ascii="Times New Roman" w:hAnsi="Times New Roman" w:cs="Times New Roman"/>
          <w:sz w:val="26"/>
          <w:szCs w:val="26"/>
        </w:rPr>
        <w:t>: ________________</w:t>
      </w:r>
      <w:r w:rsidR="00E77372">
        <w:rPr>
          <w:rFonts w:ascii="Times New Roman" w:hAnsi="Times New Roman" w:cs="Times New Roman"/>
          <w:sz w:val="26"/>
          <w:szCs w:val="26"/>
        </w:rPr>
        <w:t>_______________</w:t>
      </w:r>
      <w:r w:rsidR="00280EAD" w:rsidRPr="00E77372">
        <w:rPr>
          <w:rFonts w:ascii="Times New Roman" w:hAnsi="Times New Roman" w:cs="Times New Roman"/>
          <w:sz w:val="26"/>
          <w:szCs w:val="26"/>
        </w:rPr>
        <w:t>________________</w:t>
      </w:r>
    </w:p>
    <w:p w:rsidR="00AE7DCC" w:rsidRPr="00E77372" w:rsidRDefault="000A6031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lastRenderedPageBreak/>
        <w:t>Количество рабочих мест</w:t>
      </w:r>
      <w:r w:rsidR="004C3019" w:rsidRPr="00E77372">
        <w:rPr>
          <w:rFonts w:ascii="Times New Roman" w:hAnsi="Times New Roman" w:cs="Times New Roman"/>
          <w:sz w:val="26"/>
          <w:szCs w:val="26"/>
        </w:rPr>
        <w:t>,</w:t>
      </w:r>
      <w:r w:rsidR="005A014B" w:rsidRPr="00E77372">
        <w:rPr>
          <w:rFonts w:ascii="Times New Roman" w:hAnsi="Times New Roman" w:cs="Times New Roman"/>
          <w:sz w:val="26"/>
          <w:szCs w:val="26"/>
        </w:rPr>
        <w:t xml:space="preserve"> планируемых</w:t>
      </w:r>
      <w:r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="005A014B" w:rsidRPr="00E77372">
        <w:rPr>
          <w:rFonts w:ascii="Times New Roman" w:hAnsi="Times New Roman" w:cs="Times New Roman"/>
          <w:sz w:val="26"/>
          <w:szCs w:val="26"/>
        </w:rPr>
        <w:t xml:space="preserve">создать </w:t>
      </w:r>
      <w:r w:rsidRPr="00E77372">
        <w:rPr>
          <w:rFonts w:ascii="Times New Roman" w:hAnsi="Times New Roman" w:cs="Times New Roman"/>
          <w:sz w:val="26"/>
          <w:szCs w:val="26"/>
        </w:rPr>
        <w:t xml:space="preserve">в рамках реализации </w:t>
      </w:r>
      <w:proofErr w:type="gramStart"/>
      <w:r w:rsidR="00910804" w:rsidRPr="00E77372">
        <w:rPr>
          <w:rFonts w:ascii="Times New Roman" w:hAnsi="Times New Roman" w:cs="Times New Roman"/>
          <w:sz w:val="26"/>
          <w:szCs w:val="26"/>
        </w:rPr>
        <w:t>бизнес-</w:t>
      </w:r>
      <w:r w:rsidRPr="00E77372">
        <w:rPr>
          <w:rFonts w:ascii="Times New Roman" w:hAnsi="Times New Roman" w:cs="Times New Roman"/>
          <w:sz w:val="26"/>
          <w:szCs w:val="26"/>
        </w:rPr>
        <w:t>проекта</w:t>
      </w:r>
      <w:proofErr w:type="gramEnd"/>
      <w:r w:rsidRPr="00E77372">
        <w:rPr>
          <w:rFonts w:ascii="Times New Roman" w:hAnsi="Times New Roman" w:cs="Times New Roman"/>
          <w:sz w:val="26"/>
          <w:szCs w:val="26"/>
        </w:rPr>
        <w:t xml:space="preserve"> _____ </w:t>
      </w:r>
      <w:r w:rsidR="005A014B" w:rsidRPr="00E77372">
        <w:rPr>
          <w:rFonts w:ascii="Times New Roman" w:hAnsi="Times New Roman" w:cs="Times New Roman"/>
          <w:sz w:val="26"/>
          <w:szCs w:val="26"/>
        </w:rPr>
        <w:t>рабочие места</w:t>
      </w:r>
      <w:r w:rsidRPr="00E77372">
        <w:rPr>
          <w:rFonts w:ascii="Times New Roman" w:hAnsi="Times New Roman" w:cs="Times New Roman"/>
          <w:sz w:val="26"/>
          <w:szCs w:val="26"/>
        </w:rPr>
        <w:t>.</w:t>
      </w:r>
    </w:p>
    <w:p w:rsidR="00AE7DCC" w:rsidRPr="00E77372" w:rsidRDefault="000A6031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Среднесписочная численность работников предприятия на начало реализации проекта  ________ чел.</w:t>
      </w:r>
    </w:p>
    <w:p w:rsidR="000A6031" w:rsidRPr="00E77372" w:rsidRDefault="00AB0E38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r w:rsidR="005A014B" w:rsidRPr="00E77372">
        <w:rPr>
          <w:rFonts w:ascii="Times New Roman" w:hAnsi="Times New Roman" w:cs="Times New Roman"/>
          <w:sz w:val="26"/>
          <w:szCs w:val="26"/>
        </w:rPr>
        <w:t>муниципальн</w:t>
      </w:r>
      <w:r w:rsidRPr="00E77372">
        <w:rPr>
          <w:rFonts w:ascii="Times New Roman" w:hAnsi="Times New Roman" w:cs="Times New Roman"/>
          <w:sz w:val="26"/>
          <w:szCs w:val="26"/>
        </w:rPr>
        <w:t>ого</w:t>
      </w:r>
      <w:r w:rsidR="005A014B" w:rsidRPr="00E77372">
        <w:rPr>
          <w:rFonts w:ascii="Times New Roman" w:hAnsi="Times New Roman" w:cs="Times New Roman"/>
          <w:sz w:val="26"/>
          <w:szCs w:val="26"/>
        </w:rPr>
        <w:t xml:space="preserve"> образования Томской области</w:t>
      </w:r>
      <w:r w:rsidRPr="00E77372">
        <w:rPr>
          <w:rFonts w:ascii="Times New Roman" w:hAnsi="Times New Roman" w:cs="Times New Roman"/>
          <w:sz w:val="26"/>
          <w:szCs w:val="26"/>
        </w:rPr>
        <w:t>, в котором реализуется бизнес-проект __________________________</w:t>
      </w:r>
    </w:p>
    <w:p w:rsidR="00910804" w:rsidRPr="00E77372" w:rsidRDefault="00910804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76443" w:rsidRPr="00E77372" w:rsidRDefault="00976443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5"/>
        <w:gridCol w:w="1971"/>
        <w:gridCol w:w="1971"/>
        <w:gridCol w:w="1971"/>
      </w:tblGrid>
      <w:tr w:rsidR="001E1E1A" w:rsidRPr="00E77372" w:rsidTr="00A07AB4">
        <w:tc>
          <w:tcPr>
            <w:tcW w:w="67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26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Текущий год</w:t>
            </w: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Очередной год по отношению к текущему году</w:t>
            </w: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Изменение  очередного года к текущему году, %</w:t>
            </w:r>
          </w:p>
        </w:tc>
      </w:tr>
      <w:tr w:rsidR="001E1E1A" w:rsidRPr="00E77372" w:rsidTr="00A07AB4">
        <w:tc>
          <w:tcPr>
            <w:tcW w:w="67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Объем заготовленного дикорастущего сырья, рублей</w:t>
            </w: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1E1A" w:rsidRPr="00E77372" w:rsidTr="00A07AB4">
        <w:tc>
          <w:tcPr>
            <w:tcW w:w="67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Объем переработанного дикорастущего сырья, рублей</w:t>
            </w: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1E1A" w:rsidRPr="00E77372" w:rsidTr="00A07AB4">
        <w:tc>
          <w:tcPr>
            <w:tcW w:w="67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Объем переработанного пищевого сырья, рублей</w:t>
            </w: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1E1A" w:rsidRPr="00E77372" w:rsidTr="00A07AB4">
        <w:tc>
          <w:tcPr>
            <w:tcW w:w="67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5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shd w:val="clear" w:color="auto" w:fill="auto"/>
          </w:tcPr>
          <w:p w:rsidR="00910804" w:rsidRPr="00E77372" w:rsidRDefault="00910804" w:rsidP="004F7BA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10804" w:rsidRPr="00E77372" w:rsidRDefault="00910804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Ожидаемые результаты предоставления субсидии: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80EAD" w:rsidRPr="00E77372" w:rsidRDefault="00280EAD" w:rsidP="00A07AB4">
      <w:pPr>
        <w:pStyle w:val="ConsPlusNormal"/>
        <w:jc w:val="both"/>
        <w:rPr>
          <w:b w:val="0"/>
        </w:rPr>
      </w:pPr>
    </w:p>
    <w:p w:rsidR="00280EAD" w:rsidRPr="00E77372" w:rsidRDefault="00280EAD" w:rsidP="00A07AB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Подтверждаю, что ________________________________________________</w:t>
      </w:r>
    </w:p>
    <w:p w:rsidR="00280EAD" w:rsidRDefault="00280EAD" w:rsidP="004C3019">
      <w:pPr>
        <w:pStyle w:val="ConsPlusNonformat"/>
        <w:ind w:left="3402" w:hanging="708"/>
        <w:jc w:val="both"/>
        <w:rPr>
          <w:rFonts w:ascii="Times New Roman" w:hAnsi="Times New Roman" w:cs="Times New Roman"/>
          <w:sz w:val="22"/>
          <w:szCs w:val="22"/>
        </w:rPr>
      </w:pPr>
      <w:r w:rsidRPr="00E77372">
        <w:rPr>
          <w:rFonts w:ascii="Times New Roman" w:hAnsi="Times New Roman" w:cs="Times New Roman"/>
          <w:sz w:val="22"/>
          <w:szCs w:val="22"/>
        </w:rPr>
        <w:t>(Полное и сокращенное наименование юридического лица,</w:t>
      </w:r>
      <w:r w:rsidR="00E77372" w:rsidRPr="00E77372">
        <w:rPr>
          <w:rFonts w:ascii="Times New Roman" w:hAnsi="Times New Roman" w:cs="Times New Roman"/>
          <w:sz w:val="22"/>
          <w:szCs w:val="22"/>
        </w:rPr>
        <w:t xml:space="preserve"> </w:t>
      </w:r>
      <w:r w:rsidRPr="00E77372">
        <w:rPr>
          <w:rFonts w:ascii="Times New Roman" w:hAnsi="Times New Roman" w:cs="Times New Roman"/>
          <w:sz w:val="22"/>
          <w:szCs w:val="22"/>
        </w:rPr>
        <w:t>индивидуального предпринимателя)</w:t>
      </w:r>
    </w:p>
    <w:p w:rsidR="00E77372" w:rsidRPr="00E77372" w:rsidRDefault="00E77372" w:rsidP="004C3019">
      <w:pPr>
        <w:pStyle w:val="ConsPlusNonformat"/>
        <w:ind w:left="3402" w:hanging="708"/>
        <w:jc w:val="both"/>
        <w:rPr>
          <w:rFonts w:ascii="Times New Roman" w:hAnsi="Times New Roman" w:cs="Times New Roman"/>
          <w:sz w:val="22"/>
          <w:szCs w:val="22"/>
        </w:rPr>
      </w:pPr>
    </w:p>
    <w:p w:rsidR="00344AE4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не находится в стадии реорганизации, ликвидации или процедуре, применяемой</w:t>
      </w:r>
      <w:r w:rsidR="00D350DA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Pr="00E77372">
        <w:rPr>
          <w:rFonts w:ascii="Times New Roman" w:hAnsi="Times New Roman" w:cs="Times New Roman"/>
          <w:sz w:val="26"/>
          <w:szCs w:val="26"/>
        </w:rPr>
        <w:t>в деле о банкротств</w:t>
      </w:r>
      <w:r w:rsidR="00344AE4" w:rsidRPr="00E77372">
        <w:rPr>
          <w:rFonts w:ascii="Times New Roman" w:hAnsi="Times New Roman" w:cs="Times New Roman"/>
          <w:sz w:val="26"/>
          <w:szCs w:val="26"/>
        </w:rPr>
        <w:t>е; (не прекращает деятельность в качестве индивидуального предпринимателя);</w:t>
      </w:r>
    </w:p>
    <w:p w:rsidR="00344AE4" w:rsidRPr="00E77372" w:rsidRDefault="00344AE4" w:rsidP="00A07AB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 xml:space="preserve">не имеет просроченной задолженности по возврату в областной бюджет субсидий, бюджетных инвестиций, </w:t>
      </w:r>
      <w:proofErr w:type="gramStart"/>
      <w:r w:rsidRPr="00E77372">
        <w:rPr>
          <w:rFonts w:ascii="Times New Roman" w:hAnsi="Times New Roman" w:cs="Times New Roman"/>
          <w:sz w:val="26"/>
          <w:szCs w:val="26"/>
        </w:rPr>
        <w:t>предоставленных</w:t>
      </w:r>
      <w:proofErr w:type="gramEnd"/>
      <w:r w:rsidRPr="00E77372">
        <w:rPr>
          <w:rFonts w:ascii="Times New Roman" w:hAnsi="Times New Roman" w:cs="Times New Roman"/>
          <w:sz w:val="26"/>
          <w:szCs w:val="26"/>
        </w:rPr>
        <w:t xml:space="preserve"> в том числе в соответствии с иными правовыми актами, и иная просроченная задолженность перед областным бюджетом, а также просроченная (неурегулированная) задолженность по денежным обязательствам перед Томской областью;</w:t>
      </w:r>
    </w:p>
    <w:p w:rsidR="00344AE4" w:rsidRPr="00E77372" w:rsidRDefault="00344AE4" w:rsidP="00A07AB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7372">
        <w:rPr>
          <w:rFonts w:ascii="Times New Roman" w:hAnsi="Times New Roman" w:cs="Times New Roman"/>
          <w:sz w:val="26"/>
          <w:szCs w:val="26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</w:t>
      </w:r>
      <w:proofErr w:type="gramEnd"/>
      <w:r w:rsidRPr="00E77372">
        <w:rPr>
          <w:rFonts w:ascii="Times New Roman" w:hAnsi="Times New Roman" w:cs="Times New Roman"/>
          <w:sz w:val="26"/>
          <w:szCs w:val="26"/>
        </w:rPr>
        <w:t xml:space="preserve"> юридических лиц, в совокупности превышает 50 процентов;</w:t>
      </w:r>
    </w:p>
    <w:p w:rsidR="00344AE4" w:rsidRPr="00E77372" w:rsidRDefault="00344AE4" w:rsidP="00E7737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lastRenderedPageBreak/>
        <w:t>не получает средства из областного бюджета на основании иных нормативных правовых актов или муниципальных правовых актов на цел</w:t>
      </w:r>
      <w:r w:rsidR="00277ADD" w:rsidRPr="00E77372">
        <w:rPr>
          <w:rFonts w:ascii="Times New Roman" w:hAnsi="Times New Roman" w:cs="Times New Roman"/>
          <w:sz w:val="26"/>
          <w:szCs w:val="26"/>
        </w:rPr>
        <w:t xml:space="preserve">ь, указанную в пункте 4 </w:t>
      </w:r>
      <w:r w:rsidR="00E77372" w:rsidRPr="00E77372">
        <w:rPr>
          <w:rFonts w:ascii="Times New Roman" w:hAnsi="Times New Roman" w:cs="Times New Roman"/>
          <w:sz w:val="26"/>
          <w:szCs w:val="26"/>
        </w:rPr>
        <w:t>Порядк</w:t>
      </w:r>
      <w:r w:rsidR="00E77372" w:rsidRPr="00E77372">
        <w:rPr>
          <w:rFonts w:ascii="Times New Roman" w:hAnsi="Times New Roman" w:cs="Times New Roman"/>
          <w:sz w:val="26"/>
          <w:szCs w:val="26"/>
        </w:rPr>
        <w:t xml:space="preserve">а </w:t>
      </w:r>
      <w:r w:rsidR="00E77372" w:rsidRPr="00E77372">
        <w:rPr>
          <w:rFonts w:ascii="Times New Roman" w:hAnsi="Times New Roman" w:cs="Times New Roman"/>
          <w:sz w:val="26"/>
          <w:szCs w:val="26"/>
        </w:rPr>
        <w:t>предоставления субсидий на возмещение части затрат,</w:t>
      </w:r>
      <w:r w:rsidR="00E77372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="00E77372" w:rsidRPr="00E77372">
        <w:rPr>
          <w:rFonts w:ascii="Times New Roman" w:hAnsi="Times New Roman" w:cs="Times New Roman"/>
          <w:sz w:val="26"/>
          <w:szCs w:val="26"/>
        </w:rPr>
        <w:t xml:space="preserve">связанных с реализацией </w:t>
      </w:r>
      <w:proofErr w:type="gramStart"/>
      <w:r w:rsidR="00E77372" w:rsidRPr="00E77372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gramEnd"/>
      <w:r w:rsidR="00E77372" w:rsidRPr="00E77372">
        <w:rPr>
          <w:rFonts w:ascii="Times New Roman" w:hAnsi="Times New Roman" w:cs="Times New Roman"/>
          <w:sz w:val="26"/>
          <w:szCs w:val="26"/>
        </w:rPr>
        <w:t>, направленных</w:t>
      </w:r>
      <w:r w:rsidR="00E77372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="00E77372" w:rsidRPr="00E77372">
        <w:rPr>
          <w:rFonts w:ascii="Times New Roman" w:hAnsi="Times New Roman" w:cs="Times New Roman"/>
          <w:sz w:val="26"/>
          <w:szCs w:val="26"/>
        </w:rPr>
        <w:t>на развитие сферы заготовки и переработки дикорастущего, пищевого сырья в Томской области</w:t>
      </w:r>
      <w:r w:rsidR="002B0BCC" w:rsidRPr="00E77372">
        <w:rPr>
          <w:rFonts w:ascii="Times New Roman" w:hAnsi="Times New Roman" w:cs="Times New Roman"/>
          <w:sz w:val="26"/>
          <w:szCs w:val="26"/>
        </w:rPr>
        <w:t>;</w:t>
      </w:r>
    </w:p>
    <w:p w:rsidR="00277ADD" w:rsidRPr="00E77372" w:rsidRDefault="00277ADD" w:rsidP="00277ADD">
      <w:pPr>
        <w:pStyle w:val="ae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77372">
        <w:rPr>
          <w:sz w:val="26"/>
          <w:szCs w:val="26"/>
        </w:rPr>
        <w:t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77ADD" w:rsidRPr="00E77372" w:rsidRDefault="002B0BCC" w:rsidP="002B0BCC">
      <w:pPr>
        <w:pStyle w:val="ae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77372">
        <w:rPr>
          <w:sz w:val="26"/>
          <w:szCs w:val="26"/>
        </w:rPr>
        <w:t>отсутствует просроченная задолженность по выплате заработной платы.</w:t>
      </w:r>
    </w:p>
    <w:p w:rsidR="00277ADD" w:rsidRPr="00E77372" w:rsidRDefault="00277ADD" w:rsidP="00A07AB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/>
          <w:sz w:val="26"/>
          <w:szCs w:val="26"/>
        </w:rPr>
        <w:t>Даю согласие на осуществление Администрацией Томской области в лице Департамента финансово-ресурсного обеспечения и органов государственного финансового контроля проверок соблюдения условий, целей и порядка предоставления субсидии.</w:t>
      </w:r>
    </w:p>
    <w:p w:rsidR="00280EAD" w:rsidRPr="00E77372" w:rsidRDefault="00280EAD" w:rsidP="00A07AB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 xml:space="preserve">Соблюдение условий </w:t>
      </w:r>
      <w:proofErr w:type="gramStart"/>
      <w:r w:rsidRPr="00E77372">
        <w:rPr>
          <w:rFonts w:ascii="Times New Roman" w:hAnsi="Times New Roman" w:cs="Times New Roman"/>
          <w:sz w:val="26"/>
          <w:szCs w:val="26"/>
        </w:rPr>
        <w:t>бизнес-проекта</w:t>
      </w:r>
      <w:proofErr w:type="gramEnd"/>
      <w:r w:rsidRPr="00E77372">
        <w:rPr>
          <w:rFonts w:ascii="Times New Roman" w:hAnsi="Times New Roman" w:cs="Times New Roman"/>
          <w:sz w:val="26"/>
          <w:szCs w:val="26"/>
        </w:rPr>
        <w:t>, достижение указанных в нем и</w:t>
      </w:r>
      <w:r w:rsidR="00D350DA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Pr="00E77372">
        <w:rPr>
          <w:rFonts w:ascii="Times New Roman" w:hAnsi="Times New Roman" w:cs="Times New Roman"/>
          <w:sz w:val="26"/>
          <w:szCs w:val="26"/>
        </w:rPr>
        <w:t xml:space="preserve">настоящем </w:t>
      </w:r>
      <w:r w:rsidR="00D350DA" w:rsidRPr="00E77372">
        <w:rPr>
          <w:rFonts w:ascii="Times New Roman" w:hAnsi="Times New Roman" w:cs="Times New Roman"/>
          <w:sz w:val="26"/>
          <w:szCs w:val="26"/>
        </w:rPr>
        <w:t xml:space="preserve">заявлении </w:t>
      </w:r>
      <w:r w:rsidRPr="00E77372">
        <w:rPr>
          <w:rFonts w:ascii="Times New Roman" w:hAnsi="Times New Roman" w:cs="Times New Roman"/>
          <w:sz w:val="26"/>
          <w:szCs w:val="26"/>
        </w:rPr>
        <w:t>ожидаемых результатов предоставления субсидии</w:t>
      </w:r>
      <w:r w:rsidR="007B2F0D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Pr="00E77372">
        <w:rPr>
          <w:rFonts w:ascii="Times New Roman" w:hAnsi="Times New Roman" w:cs="Times New Roman"/>
          <w:sz w:val="26"/>
          <w:szCs w:val="26"/>
        </w:rPr>
        <w:t>гарантирую.</w:t>
      </w:r>
    </w:p>
    <w:p w:rsidR="00280EAD" w:rsidRPr="00E77372" w:rsidRDefault="00280EAD" w:rsidP="00A07AB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Достоверность всех сведений, содержащихся в заявлении и прилагаемых</w:t>
      </w:r>
      <w:r w:rsidR="00D350DA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Pr="00E77372">
        <w:rPr>
          <w:rFonts w:ascii="Times New Roman" w:hAnsi="Times New Roman" w:cs="Times New Roman"/>
          <w:sz w:val="26"/>
          <w:szCs w:val="26"/>
        </w:rPr>
        <w:t>документах (всего ________ листов), подтверждаю.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____</w:t>
      </w:r>
      <w:r w:rsidRPr="00E77372">
        <w:rPr>
          <w:rFonts w:ascii="Times New Roman" w:hAnsi="Times New Roman" w:cs="Times New Roman"/>
          <w:sz w:val="26"/>
          <w:szCs w:val="26"/>
        </w:rPr>
        <w:t>_____________</w:t>
      </w:r>
      <w:r w:rsidR="004C3019" w:rsidRPr="00E77372">
        <w:rPr>
          <w:rFonts w:ascii="Times New Roman" w:hAnsi="Times New Roman" w:cs="Times New Roman"/>
          <w:sz w:val="26"/>
          <w:szCs w:val="26"/>
        </w:rPr>
        <w:t>__</w:t>
      </w:r>
    </w:p>
    <w:p w:rsidR="00280EAD" w:rsidRPr="00E77372" w:rsidRDefault="00280EAD" w:rsidP="00A07AB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(Наименование юридического лица, индивидуального предпринимателя)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несет предусмотренную действующим законодательством ответственность за</w:t>
      </w:r>
      <w:r w:rsidR="00D350DA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Pr="00E77372">
        <w:rPr>
          <w:rFonts w:ascii="Times New Roman" w:hAnsi="Times New Roman" w:cs="Times New Roman"/>
          <w:sz w:val="26"/>
          <w:szCs w:val="26"/>
        </w:rPr>
        <w:t>недостоверность представленных сведений, повлекшую неправомерное получение</w:t>
      </w:r>
      <w:r w:rsidR="00D350DA" w:rsidRPr="00E77372">
        <w:rPr>
          <w:rFonts w:ascii="Times New Roman" w:hAnsi="Times New Roman" w:cs="Times New Roman"/>
          <w:sz w:val="26"/>
          <w:szCs w:val="26"/>
        </w:rPr>
        <w:t xml:space="preserve"> </w:t>
      </w:r>
      <w:r w:rsidRPr="00E77372">
        <w:rPr>
          <w:rFonts w:ascii="Times New Roman" w:hAnsi="Times New Roman" w:cs="Times New Roman"/>
          <w:sz w:val="26"/>
          <w:szCs w:val="26"/>
        </w:rPr>
        <w:t>бюджетных средств.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A631B" w:rsidRPr="00E77372" w:rsidRDefault="00FA631B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Перечень  документов, прилагаемых к настоящему заявлению: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1. _____________________________________</w:t>
      </w:r>
      <w:r w:rsidR="004C3019" w:rsidRPr="00E77372">
        <w:rPr>
          <w:rFonts w:ascii="Times New Roman" w:hAnsi="Times New Roman" w:cs="Times New Roman"/>
          <w:sz w:val="26"/>
          <w:szCs w:val="26"/>
        </w:rPr>
        <w:t>_________</w:t>
      </w:r>
      <w:r w:rsidR="00E77372">
        <w:rPr>
          <w:rFonts w:ascii="Times New Roman" w:hAnsi="Times New Roman" w:cs="Times New Roman"/>
          <w:sz w:val="26"/>
          <w:szCs w:val="26"/>
        </w:rPr>
        <w:t>___</w:t>
      </w:r>
      <w:r w:rsidR="004C3019" w:rsidRPr="00E77372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2. ________________________________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___</w:t>
      </w:r>
      <w:r w:rsidRPr="00E77372">
        <w:rPr>
          <w:rFonts w:ascii="Times New Roman" w:hAnsi="Times New Roman" w:cs="Times New Roman"/>
          <w:sz w:val="26"/>
          <w:szCs w:val="26"/>
        </w:rPr>
        <w:t>_____</w:t>
      </w:r>
      <w:r w:rsidR="004C3019" w:rsidRPr="00E77372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3. __________________________________</w:t>
      </w:r>
      <w:r w:rsidR="00E77372">
        <w:rPr>
          <w:rFonts w:ascii="Times New Roman" w:hAnsi="Times New Roman" w:cs="Times New Roman"/>
          <w:sz w:val="26"/>
          <w:szCs w:val="26"/>
        </w:rPr>
        <w:t>__</w:t>
      </w:r>
      <w:r w:rsidRPr="00E77372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4C3019" w:rsidRPr="00E77372">
        <w:rPr>
          <w:rFonts w:ascii="Times New Roman" w:hAnsi="Times New Roman" w:cs="Times New Roman"/>
          <w:sz w:val="26"/>
          <w:szCs w:val="26"/>
        </w:rPr>
        <w:t>_</w:t>
      </w: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634"/>
      </w:tblGrid>
      <w:tr w:rsidR="003720F8" w:rsidTr="003720F8">
        <w:tc>
          <w:tcPr>
            <w:tcW w:w="4219" w:type="dxa"/>
          </w:tcPr>
          <w:p w:rsidR="003720F8" w:rsidRDefault="003720F8" w:rsidP="003720F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Руководитель юридического лица, индивидуальный предприниматель</w:t>
            </w:r>
          </w:p>
        </w:tc>
        <w:tc>
          <w:tcPr>
            <w:tcW w:w="5634" w:type="dxa"/>
          </w:tcPr>
          <w:p w:rsidR="003720F8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20F8" w:rsidRPr="00E77372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/_____________/__________________________/</w:t>
            </w:r>
          </w:p>
          <w:p w:rsidR="003720F8" w:rsidRPr="003720F8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720F8">
              <w:rPr>
                <w:rFonts w:ascii="Times New Roman" w:hAnsi="Times New Roman" w:cs="Times New Roman"/>
                <w:sz w:val="22"/>
                <w:szCs w:val="22"/>
              </w:rPr>
              <w:t xml:space="preserve">(Подпись)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</w:t>
            </w:r>
            <w:proofErr w:type="gramEnd"/>
          </w:p>
          <w:p w:rsidR="003720F8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последнее – при наличии</w:t>
            </w: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3720F8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20F8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20F8" w:rsidTr="003720F8">
        <w:tc>
          <w:tcPr>
            <w:tcW w:w="4219" w:type="dxa"/>
          </w:tcPr>
          <w:p w:rsidR="003720F8" w:rsidRDefault="003720F8" w:rsidP="003720F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5634" w:type="dxa"/>
          </w:tcPr>
          <w:p w:rsidR="003720F8" w:rsidRPr="00E77372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>/_____________/__________________________/</w:t>
            </w:r>
          </w:p>
          <w:p w:rsidR="003720F8" w:rsidRPr="003720F8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773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720F8">
              <w:rPr>
                <w:rFonts w:ascii="Times New Roman" w:hAnsi="Times New Roman" w:cs="Times New Roman"/>
                <w:sz w:val="22"/>
                <w:szCs w:val="22"/>
              </w:rPr>
              <w:t xml:space="preserve">(Подпись)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>(Фамилия, имя, отчество</w:t>
            </w:r>
            <w:proofErr w:type="gramEnd"/>
          </w:p>
          <w:p w:rsidR="003720F8" w:rsidRDefault="003720F8" w:rsidP="003720F8">
            <w:pPr>
              <w:pStyle w:val="ConsPlusNonformat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последнее – при наличии</w:t>
            </w:r>
            <w:r w:rsidRPr="003720F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:rsidR="003720F8" w:rsidRDefault="003720F8" w:rsidP="00090207">
      <w:pPr>
        <w:pStyle w:val="ConsPlusNonformat"/>
        <w:ind w:right="6802"/>
        <w:jc w:val="both"/>
        <w:rPr>
          <w:rFonts w:ascii="Times New Roman" w:hAnsi="Times New Roman" w:cs="Times New Roman"/>
          <w:sz w:val="26"/>
          <w:szCs w:val="26"/>
        </w:rPr>
      </w:pP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350DA" w:rsidRPr="00E77372" w:rsidRDefault="00D350DA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90207" w:rsidRDefault="00DA7944" w:rsidP="000902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r w:rsidRPr="00E77372">
        <w:rPr>
          <w:rFonts w:ascii="Times New Roman" w:hAnsi="Times New Roman" w:cs="Times New Roman"/>
          <w:sz w:val="26"/>
          <w:szCs w:val="26"/>
        </w:rPr>
        <w:t>«</w:t>
      </w:r>
      <w:r w:rsidR="00280EAD" w:rsidRPr="00E77372">
        <w:rPr>
          <w:rFonts w:ascii="Times New Roman" w:hAnsi="Times New Roman" w:cs="Times New Roman"/>
          <w:sz w:val="26"/>
          <w:szCs w:val="26"/>
        </w:rPr>
        <w:t>__</w:t>
      </w:r>
      <w:r w:rsidRPr="00E77372">
        <w:rPr>
          <w:rFonts w:ascii="Times New Roman" w:hAnsi="Times New Roman" w:cs="Times New Roman"/>
          <w:sz w:val="26"/>
          <w:szCs w:val="26"/>
        </w:rPr>
        <w:t>»</w:t>
      </w:r>
      <w:r w:rsidR="00280EAD" w:rsidRPr="00E77372">
        <w:rPr>
          <w:rFonts w:ascii="Times New Roman" w:hAnsi="Times New Roman" w:cs="Times New Roman"/>
          <w:sz w:val="26"/>
          <w:szCs w:val="26"/>
        </w:rPr>
        <w:t xml:space="preserve"> _______________ 20__ г.</w:t>
      </w:r>
      <w:r w:rsidR="00090207" w:rsidRPr="000902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90207" w:rsidRDefault="00090207" w:rsidP="000902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90207" w:rsidRPr="00E77372" w:rsidRDefault="00090207" w:rsidP="000902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Место печати</w:t>
      </w:r>
    </w:p>
    <w:p w:rsidR="00090207" w:rsidRPr="00E77372" w:rsidRDefault="00090207" w:rsidP="000902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77372">
        <w:rPr>
          <w:rFonts w:ascii="Times New Roman" w:hAnsi="Times New Roman" w:cs="Times New Roman"/>
          <w:sz w:val="26"/>
          <w:szCs w:val="26"/>
        </w:rPr>
        <w:t>(При наличии)</w:t>
      </w:r>
    </w:p>
    <w:bookmarkEnd w:id="1"/>
    <w:p w:rsidR="00280EAD" w:rsidRPr="00E77372" w:rsidRDefault="00280EAD" w:rsidP="00A07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280EAD" w:rsidRPr="00E77372" w:rsidSect="00D17E3C">
      <w:pgSz w:w="11905" w:h="16838"/>
      <w:pgMar w:top="1134" w:right="850" w:bottom="1134" w:left="1418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A5" w:rsidRDefault="002113A5" w:rsidP="00B72098">
      <w:pPr>
        <w:spacing w:after="0" w:line="240" w:lineRule="auto"/>
      </w:pPr>
      <w:r>
        <w:separator/>
      </w:r>
    </w:p>
  </w:endnote>
  <w:endnote w:type="continuationSeparator" w:id="0">
    <w:p w:rsidR="002113A5" w:rsidRDefault="002113A5" w:rsidP="00B72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A5" w:rsidRDefault="002113A5" w:rsidP="00B72098">
      <w:pPr>
        <w:spacing w:after="0" w:line="240" w:lineRule="auto"/>
      </w:pPr>
      <w:r>
        <w:separator/>
      </w:r>
    </w:p>
  </w:footnote>
  <w:footnote w:type="continuationSeparator" w:id="0">
    <w:p w:rsidR="002113A5" w:rsidRDefault="002113A5" w:rsidP="00B72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983"/>
    <w:multiLevelType w:val="hybridMultilevel"/>
    <w:tmpl w:val="A21CA6A0"/>
    <w:lvl w:ilvl="0" w:tplc="E8B40790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E22C01"/>
    <w:multiLevelType w:val="hybridMultilevel"/>
    <w:tmpl w:val="C8BECDF2"/>
    <w:lvl w:ilvl="0" w:tplc="4E78D1F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2A01"/>
    <w:multiLevelType w:val="hybridMultilevel"/>
    <w:tmpl w:val="313E7BB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4983F9E"/>
    <w:multiLevelType w:val="hybridMultilevel"/>
    <w:tmpl w:val="55CA92E8"/>
    <w:lvl w:ilvl="0" w:tplc="F934CE78">
      <w:start w:val="1"/>
      <w:numFmt w:val="upperRoman"/>
      <w:lvlText w:val="%1."/>
      <w:lvlJc w:val="left"/>
      <w:pPr>
        <w:ind w:left="1863" w:hanging="1155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347E37"/>
    <w:multiLevelType w:val="hybridMultilevel"/>
    <w:tmpl w:val="9FA89196"/>
    <w:lvl w:ilvl="0" w:tplc="4E78D1F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42F53A2"/>
    <w:multiLevelType w:val="hybridMultilevel"/>
    <w:tmpl w:val="1098E89E"/>
    <w:lvl w:ilvl="0" w:tplc="0A2CA0D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35B2"/>
    <w:multiLevelType w:val="hybridMultilevel"/>
    <w:tmpl w:val="6484B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115B8"/>
    <w:multiLevelType w:val="hybridMultilevel"/>
    <w:tmpl w:val="EB5810B4"/>
    <w:lvl w:ilvl="0" w:tplc="4E78D1F0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E09A4"/>
    <w:multiLevelType w:val="hybridMultilevel"/>
    <w:tmpl w:val="26224BEC"/>
    <w:lvl w:ilvl="0" w:tplc="04190011">
      <w:start w:val="1"/>
      <w:numFmt w:val="decimal"/>
      <w:lvlText w:val="%1)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B641905"/>
    <w:multiLevelType w:val="hybridMultilevel"/>
    <w:tmpl w:val="111CB610"/>
    <w:lvl w:ilvl="0" w:tplc="C6CAB3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F9E5270"/>
    <w:multiLevelType w:val="hybridMultilevel"/>
    <w:tmpl w:val="A1C6A1F0"/>
    <w:lvl w:ilvl="0" w:tplc="4BEADA40">
      <w:start w:val="1"/>
      <w:numFmt w:val="russianLow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C70B8"/>
    <w:multiLevelType w:val="hybridMultilevel"/>
    <w:tmpl w:val="D04A2BEE"/>
    <w:lvl w:ilvl="0" w:tplc="EC2861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6CB7D79"/>
    <w:multiLevelType w:val="hybridMultilevel"/>
    <w:tmpl w:val="C656559A"/>
    <w:lvl w:ilvl="0" w:tplc="C6CAB3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6150012"/>
    <w:multiLevelType w:val="hybridMultilevel"/>
    <w:tmpl w:val="A56E04A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91C1A20"/>
    <w:multiLevelType w:val="hybridMultilevel"/>
    <w:tmpl w:val="FCDE6668"/>
    <w:lvl w:ilvl="0" w:tplc="4BEADA40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E187C"/>
    <w:multiLevelType w:val="hybridMultilevel"/>
    <w:tmpl w:val="34CA7AF6"/>
    <w:lvl w:ilvl="0" w:tplc="3FC242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400857"/>
    <w:multiLevelType w:val="hybridMultilevel"/>
    <w:tmpl w:val="4E242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D462B"/>
    <w:multiLevelType w:val="hybridMultilevel"/>
    <w:tmpl w:val="2A623702"/>
    <w:lvl w:ilvl="0" w:tplc="BE72B7C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C5761CA"/>
    <w:multiLevelType w:val="hybridMultilevel"/>
    <w:tmpl w:val="5CF0FBB2"/>
    <w:lvl w:ilvl="0" w:tplc="FA4E49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15"/>
  </w:num>
  <w:num w:numId="5">
    <w:abstractNumId w:val="9"/>
  </w:num>
  <w:num w:numId="6">
    <w:abstractNumId w:val="10"/>
  </w:num>
  <w:num w:numId="7">
    <w:abstractNumId w:val="14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 w:numId="13">
    <w:abstractNumId w:val="8"/>
  </w:num>
  <w:num w:numId="14">
    <w:abstractNumId w:val="5"/>
  </w:num>
  <w:num w:numId="15">
    <w:abstractNumId w:val="12"/>
  </w:num>
  <w:num w:numId="16">
    <w:abstractNumId w:val="11"/>
  </w:num>
  <w:num w:numId="17">
    <w:abstractNumId w:val="6"/>
  </w:num>
  <w:num w:numId="18">
    <w:abstractNumId w:val="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2CB"/>
    <w:rsid w:val="00001A1D"/>
    <w:rsid w:val="00001E6C"/>
    <w:rsid w:val="00005B97"/>
    <w:rsid w:val="00006C9B"/>
    <w:rsid w:val="000072CB"/>
    <w:rsid w:val="00010C83"/>
    <w:rsid w:val="00010E72"/>
    <w:rsid w:val="00011C03"/>
    <w:rsid w:val="000121F8"/>
    <w:rsid w:val="00012C93"/>
    <w:rsid w:val="0001426B"/>
    <w:rsid w:val="00014ED5"/>
    <w:rsid w:val="00015076"/>
    <w:rsid w:val="00015A16"/>
    <w:rsid w:val="000161A9"/>
    <w:rsid w:val="00020DF4"/>
    <w:rsid w:val="00023A9C"/>
    <w:rsid w:val="000252DB"/>
    <w:rsid w:val="00025F2C"/>
    <w:rsid w:val="00027687"/>
    <w:rsid w:val="00030D84"/>
    <w:rsid w:val="00032DEA"/>
    <w:rsid w:val="0003337D"/>
    <w:rsid w:val="0003691D"/>
    <w:rsid w:val="0004017E"/>
    <w:rsid w:val="00040403"/>
    <w:rsid w:val="00040C35"/>
    <w:rsid w:val="00044FB7"/>
    <w:rsid w:val="0004507F"/>
    <w:rsid w:val="00045F3C"/>
    <w:rsid w:val="00046362"/>
    <w:rsid w:val="00050AC4"/>
    <w:rsid w:val="00050F20"/>
    <w:rsid w:val="00051B0D"/>
    <w:rsid w:val="0005202F"/>
    <w:rsid w:val="00052459"/>
    <w:rsid w:val="00052ACA"/>
    <w:rsid w:val="00053089"/>
    <w:rsid w:val="000540DD"/>
    <w:rsid w:val="000546BF"/>
    <w:rsid w:val="00054E3D"/>
    <w:rsid w:val="000552E3"/>
    <w:rsid w:val="00056396"/>
    <w:rsid w:val="00057DD7"/>
    <w:rsid w:val="00062B3B"/>
    <w:rsid w:val="000638D5"/>
    <w:rsid w:val="00064ECA"/>
    <w:rsid w:val="00067091"/>
    <w:rsid w:val="000714D2"/>
    <w:rsid w:val="000732C8"/>
    <w:rsid w:val="0007416F"/>
    <w:rsid w:val="0007526F"/>
    <w:rsid w:val="00076984"/>
    <w:rsid w:val="00080824"/>
    <w:rsid w:val="00080BC8"/>
    <w:rsid w:val="00080EB2"/>
    <w:rsid w:val="00080EF1"/>
    <w:rsid w:val="0008248B"/>
    <w:rsid w:val="00083993"/>
    <w:rsid w:val="00084FFE"/>
    <w:rsid w:val="000863F5"/>
    <w:rsid w:val="0008679E"/>
    <w:rsid w:val="00087C92"/>
    <w:rsid w:val="00090207"/>
    <w:rsid w:val="00092A2A"/>
    <w:rsid w:val="00092BB8"/>
    <w:rsid w:val="0009477C"/>
    <w:rsid w:val="00097B9E"/>
    <w:rsid w:val="000A238C"/>
    <w:rsid w:val="000A3503"/>
    <w:rsid w:val="000A4D5B"/>
    <w:rsid w:val="000A59FF"/>
    <w:rsid w:val="000A6031"/>
    <w:rsid w:val="000B0C58"/>
    <w:rsid w:val="000B0F99"/>
    <w:rsid w:val="000B29F1"/>
    <w:rsid w:val="000B34ED"/>
    <w:rsid w:val="000B36A3"/>
    <w:rsid w:val="000B482F"/>
    <w:rsid w:val="000B50F5"/>
    <w:rsid w:val="000B7D00"/>
    <w:rsid w:val="000C2373"/>
    <w:rsid w:val="000C27BA"/>
    <w:rsid w:val="000C577B"/>
    <w:rsid w:val="000C6AD6"/>
    <w:rsid w:val="000C7069"/>
    <w:rsid w:val="000C7D23"/>
    <w:rsid w:val="000D2B7B"/>
    <w:rsid w:val="000D388F"/>
    <w:rsid w:val="000D3DE8"/>
    <w:rsid w:val="000D3EE6"/>
    <w:rsid w:val="000D7F1E"/>
    <w:rsid w:val="000E2083"/>
    <w:rsid w:val="000E24C7"/>
    <w:rsid w:val="000E40E9"/>
    <w:rsid w:val="000F0EC5"/>
    <w:rsid w:val="000F248B"/>
    <w:rsid w:val="000F2901"/>
    <w:rsid w:val="000F3BAB"/>
    <w:rsid w:val="000F42F0"/>
    <w:rsid w:val="000F4BD8"/>
    <w:rsid w:val="000F4ED9"/>
    <w:rsid w:val="000F7C86"/>
    <w:rsid w:val="001005C4"/>
    <w:rsid w:val="00101EA3"/>
    <w:rsid w:val="00102639"/>
    <w:rsid w:val="00103A81"/>
    <w:rsid w:val="00105C36"/>
    <w:rsid w:val="00106121"/>
    <w:rsid w:val="00106DCF"/>
    <w:rsid w:val="00110AF2"/>
    <w:rsid w:val="0011251D"/>
    <w:rsid w:val="00112534"/>
    <w:rsid w:val="0011273A"/>
    <w:rsid w:val="00113859"/>
    <w:rsid w:val="001144FD"/>
    <w:rsid w:val="00117992"/>
    <w:rsid w:val="00121AC1"/>
    <w:rsid w:val="00121D09"/>
    <w:rsid w:val="001233AB"/>
    <w:rsid w:val="00123587"/>
    <w:rsid w:val="00124595"/>
    <w:rsid w:val="00126883"/>
    <w:rsid w:val="0012692E"/>
    <w:rsid w:val="00127AAF"/>
    <w:rsid w:val="0013207E"/>
    <w:rsid w:val="0013608D"/>
    <w:rsid w:val="0014177F"/>
    <w:rsid w:val="00142E51"/>
    <w:rsid w:val="00144091"/>
    <w:rsid w:val="00144AE8"/>
    <w:rsid w:val="00145361"/>
    <w:rsid w:val="0014697A"/>
    <w:rsid w:val="001540AF"/>
    <w:rsid w:val="00156CE7"/>
    <w:rsid w:val="00161138"/>
    <w:rsid w:val="001622EC"/>
    <w:rsid w:val="00164569"/>
    <w:rsid w:val="00164A0C"/>
    <w:rsid w:val="00164F5B"/>
    <w:rsid w:val="00167928"/>
    <w:rsid w:val="001732E5"/>
    <w:rsid w:val="00175675"/>
    <w:rsid w:val="00177A36"/>
    <w:rsid w:val="00181816"/>
    <w:rsid w:val="00181936"/>
    <w:rsid w:val="00182BFD"/>
    <w:rsid w:val="00183B85"/>
    <w:rsid w:val="001921A0"/>
    <w:rsid w:val="00192526"/>
    <w:rsid w:val="001937A4"/>
    <w:rsid w:val="00195B34"/>
    <w:rsid w:val="001A1778"/>
    <w:rsid w:val="001A1910"/>
    <w:rsid w:val="001A2050"/>
    <w:rsid w:val="001A2BEC"/>
    <w:rsid w:val="001A3E57"/>
    <w:rsid w:val="001A3F4A"/>
    <w:rsid w:val="001A45E9"/>
    <w:rsid w:val="001A62B3"/>
    <w:rsid w:val="001B11B2"/>
    <w:rsid w:val="001B1437"/>
    <w:rsid w:val="001B304C"/>
    <w:rsid w:val="001B30F6"/>
    <w:rsid w:val="001B3B96"/>
    <w:rsid w:val="001B3BE4"/>
    <w:rsid w:val="001B51DA"/>
    <w:rsid w:val="001B5B1D"/>
    <w:rsid w:val="001B7211"/>
    <w:rsid w:val="001B768C"/>
    <w:rsid w:val="001C04AD"/>
    <w:rsid w:val="001C116E"/>
    <w:rsid w:val="001C2751"/>
    <w:rsid w:val="001C2C58"/>
    <w:rsid w:val="001C597E"/>
    <w:rsid w:val="001C5BE4"/>
    <w:rsid w:val="001C7590"/>
    <w:rsid w:val="001D051E"/>
    <w:rsid w:val="001D07B4"/>
    <w:rsid w:val="001D1422"/>
    <w:rsid w:val="001D2BE1"/>
    <w:rsid w:val="001D46F3"/>
    <w:rsid w:val="001D4AFA"/>
    <w:rsid w:val="001D67BB"/>
    <w:rsid w:val="001D7603"/>
    <w:rsid w:val="001E1E1A"/>
    <w:rsid w:val="001E3B8B"/>
    <w:rsid w:val="001E4ABB"/>
    <w:rsid w:val="001E5E4E"/>
    <w:rsid w:val="001E6B37"/>
    <w:rsid w:val="001F2F73"/>
    <w:rsid w:val="001F2F97"/>
    <w:rsid w:val="001F315E"/>
    <w:rsid w:val="001F337F"/>
    <w:rsid w:val="001F414D"/>
    <w:rsid w:val="001F4273"/>
    <w:rsid w:val="001F5F9F"/>
    <w:rsid w:val="001F6D11"/>
    <w:rsid w:val="001F72A2"/>
    <w:rsid w:val="0020152F"/>
    <w:rsid w:val="00202026"/>
    <w:rsid w:val="00202B5A"/>
    <w:rsid w:val="0020356A"/>
    <w:rsid w:val="00203CCF"/>
    <w:rsid w:val="00203D97"/>
    <w:rsid w:val="002057E1"/>
    <w:rsid w:val="00211138"/>
    <w:rsid w:val="002113A5"/>
    <w:rsid w:val="002153BE"/>
    <w:rsid w:val="0021542F"/>
    <w:rsid w:val="0021603E"/>
    <w:rsid w:val="00217246"/>
    <w:rsid w:val="00220035"/>
    <w:rsid w:val="00220CF6"/>
    <w:rsid w:val="0022251D"/>
    <w:rsid w:val="00223EB1"/>
    <w:rsid w:val="002243F5"/>
    <w:rsid w:val="00224BD0"/>
    <w:rsid w:val="00224F07"/>
    <w:rsid w:val="002252E6"/>
    <w:rsid w:val="002261A4"/>
    <w:rsid w:val="0022756D"/>
    <w:rsid w:val="00230105"/>
    <w:rsid w:val="00230176"/>
    <w:rsid w:val="00230AEA"/>
    <w:rsid w:val="00231B54"/>
    <w:rsid w:val="00231CFE"/>
    <w:rsid w:val="002359C6"/>
    <w:rsid w:val="00235D8C"/>
    <w:rsid w:val="002368F0"/>
    <w:rsid w:val="00240897"/>
    <w:rsid w:val="00243543"/>
    <w:rsid w:val="002437DD"/>
    <w:rsid w:val="00246033"/>
    <w:rsid w:val="00246235"/>
    <w:rsid w:val="00262A9C"/>
    <w:rsid w:val="002640C4"/>
    <w:rsid w:val="00264444"/>
    <w:rsid w:val="0026477F"/>
    <w:rsid w:val="00264B79"/>
    <w:rsid w:val="0026607B"/>
    <w:rsid w:val="00271C97"/>
    <w:rsid w:val="002721DA"/>
    <w:rsid w:val="0027313D"/>
    <w:rsid w:val="002732FA"/>
    <w:rsid w:val="00273340"/>
    <w:rsid w:val="00273F7C"/>
    <w:rsid w:val="00276DE3"/>
    <w:rsid w:val="00277ADD"/>
    <w:rsid w:val="00280EAD"/>
    <w:rsid w:val="002820CB"/>
    <w:rsid w:val="0028502E"/>
    <w:rsid w:val="002915F1"/>
    <w:rsid w:val="00293037"/>
    <w:rsid w:val="0029464F"/>
    <w:rsid w:val="002958A2"/>
    <w:rsid w:val="00295FFA"/>
    <w:rsid w:val="002A283C"/>
    <w:rsid w:val="002A3BC7"/>
    <w:rsid w:val="002A42AD"/>
    <w:rsid w:val="002A7A6D"/>
    <w:rsid w:val="002B05A7"/>
    <w:rsid w:val="002B0BCC"/>
    <w:rsid w:val="002B0F4F"/>
    <w:rsid w:val="002B1604"/>
    <w:rsid w:val="002B39DD"/>
    <w:rsid w:val="002B3FF7"/>
    <w:rsid w:val="002B5390"/>
    <w:rsid w:val="002B580B"/>
    <w:rsid w:val="002B5C16"/>
    <w:rsid w:val="002C0849"/>
    <w:rsid w:val="002C1B9F"/>
    <w:rsid w:val="002C2BAF"/>
    <w:rsid w:val="002C3CC6"/>
    <w:rsid w:val="002C4015"/>
    <w:rsid w:val="002C4C49"/>
    <w:rsid w:val="002C502A"/>
    <w:rsid w:val="002C5355"/>
    <w:rsid w:val="002C7011"/>
    <w:rsid w:val="002D0BB9"/>
    <w:rsid w:val="002D11EA"/>
    <w:rsid w:val="002D2188"/>
    <w:rsid w:val="002D6561"/>
    <w:rsid w:val="002E060A"/>
    <w:rsid w:val="002E0EA8"/>
    <w:rsid w:val="002E647A"/>
    <w:rsid w:val="002F3FD8"/>
    <w:rsid w:val="002F4738"/>
    <w:rsid w:val="002F5B9C"/>
    <w:rsid w:val="002F5F88"/>
    <w:rsid w:val="002F7114"/>
    <w:rsid w:val="002F7ED3"/>
    <w:rsid w:val="003003DA"/>
    <w:rsid w:val="00302C36"/>
    <w:rsid w:val="00302C66"/>
    <w:rsid w:val="00303C0A"/>
    <w:rsid w:val="003041A2"/>
    <w:rsid w:val="00304820"/>
    <w:rsid w:val="00313E8F"/>
    <w:rsid w:val="00313F9E"/>
    <w:rsid w:val="00314DC8"/>
    <w:rsid w:val="0032087B"/>
    <w:rsid w:val="00321E03"/>
    <w:rsid w:val="00322F73"/>
    <w:rsid w:val="003236CA"/>
    <w:rsid w:val="003239F5"/>
    <w:rsid w:val="00327D86"/>
    <w:rsid w:val="00327EFB"/>
    <w:rsid w:val="00330DE1"/>
    <w:rsid w:val="0033143D"/>
    <w:rsid w:val="00335CAA"/>
    <w:rsid w:val="0034414F"/>
    <w:rsid w:val="00344AE4"/>
    <w:rsid w:val="00346C48"/>
    <w:rsid w:val="00346C7C"/>
    <w:rsid w:val="00347AE0"/>
    <w:rsid w:val="00347AF0"/>
    <w:rsid w:val="00347E01"/>
    <w:rsid w:val="003542CB"/>
    <w:rsid w:val="00356780"/>
    <w:rsid w:val="00356A11"/>
    <w:rsid w:val="00357073"/>
    <w:rsid w:val="00360716"/>
    <w:rsid w:val="00363D30"/>
    <w:rsid w:val="00364543"/>
    <w:rsid w:val="00366040"/>
    <w:rsid w:val="00366A9E"/>
    <w:rsid w:val="003720F8"/>
    <w:rsid w:val="0037217C"/>
    <w:rsid w:val="0037241D"/>
    <w:rsid w:val="003747DD"/>
    <w:rsid w:val="00375BF3"/>
    <w:rsid w:val="0037686C"/>
    <w:rsid w:val="00377516"/>
    <w:rsid w:val="00380916"/>
    <w:rsid w:val="00381891"/>
    <w:rsid w:val="00381BE1"/>
    <w:rsid w:val="00387CD0"/>
    <w:rsid w:val="00387EBD"/>
    <w:rsid w:val="0039016D"/>
    <w:rsid w:val="003902C5"/>
    <w:rsid w:val="003906BC"/>
    <w:rsid w:val="0039190F"/>
    <w:rsid w:val="00393487"/>
    <w:rsid w:val="003953D3"/>
    <w:rsid w:val="003967A1"/>
    <w:rsid w:val="003A0E00"/>
    <w:rsid w:val="003A222B"/>
    <w:rsid w:val="003A2D3A"/>
    <w:rsid w:val="003A2F54"/>
    <w:rsid w:val="003A32E3"/>
    <w:rsid w:val="003A430F"/>
    <w:rsid w:val="003A4841"/>
    <w:rsid w:val="003A485C"/>
    <w:rsid w:val="003A59EC"/>
    <w:rsid w:val="003B1A0E"/>
    <w:rsid w:val="003B2739"/>
    <w:rsid w:val="003B3272"/>
    <w:rsid w:val="003B3C8D"/>
    <w:rsid w:val="003B4287"/>
    <w:rsid w:val="003C1187"/>
    <w:rsid w:val="003C15CA"/>
    <w:rsid w:val="003C182C"/>
    <w:rsid w:val="003C1B5F"/>
    <w:rsid w:val="003C24C5"/>
    <w:rsid w:val="003C3A7A"/>
    <w:rsid w:val="003C3B0D"/>
    <w:rsid w:val="003C4958"/>
    <w:rsid w:val="003C621C"/>
    <w:rsid w:val="003C6DB3"/>
    <w:rsid w:val="003C7BEE"/>
    <w:rsid w:val="003D0617"/>
    <w:rsid w:val="003D1BCC"/>
    <w:rsid w:val="003D2D4F"/>
    <w:rsid w:val="003D3424"/>
    <w:rsid w:val="003D3F62"/>
    <w:rsid w:val="003D4312"/>
    <w:rsid w:val="003D646E"/>
    <w:rsid w:val="003D7455"/>
    <w:rsid w:val="003E06D1"/>
    <w:rsid w:val="003E31B7"/>
    <w:rsid w:val="003E59D9"/>
    <w:rsid w:val="003E698A"/>
    <w:rsid w:val="003E6F20"/>
    <w:rsid w:val="003E6F65"/>
    <w:rsid w:val="003F47FE"/>
    <w:rsid w:val="003F48AB"/>
    <w:rsid w:val="003F4E3D"/>
    <w:rsid w:val="003F53BE"/>
    <w:rsid w:val="003F5C6C"/>
    <w:rsid w:val="0040413A"/>
    <w:rsid w:val="00404258"/>
    <w:rsid w:val="00411238"/>
    <w:rsid w:val="004116E7"/>
    <w:rsid w:val="00411BBF"/>
    <w:rsid w:val="004136E6"/>
    <w:rsid w:val="00414296"/>
    <w:rsid w:val="00414854"/>
    <w:rsid w:val="00417308"/>
    <w:rsid w:val="00423DBA"/>
    <w:rsid w:val="00427223"/>
    <w:rsid w:val="004307A7"/>
    <w:rsid w:val="00430B2F"/>
    <w:rsid w:val="0043238E"/>
    <w:rsid w:val="004323AD"/>
    <w:rsid w:val="00432D14"/>
    <w:rsid w:val="0043358B"/>
    <w:rsid w:val="00433E1B"/>
    <w:rsid w:val="004362F7"/>
    <w:rsid w:val="00437298"/>
    <w:rsid w:val="0044216B"/>
    <w:rsid w:val="00442868"/>
    <w:rsid w:val="00442EBE"/>
    <w:rsid w:val="00444931"/>
    <w:rsid w:val="004452F0"/>
    <w:rsid w:val="00445605"/>
    <w:rsid w:val="00456B84"/>
    <w:rsid w:val="00456CD0"/>
    <w:rsid w:val="004601D1"/>
    <w:rsid w:val="0046021F"/>
    <w:rsid w:val="004609FB"/>
    <w:rsid w:val="0046282C"/>
    <w:rsid w:val="00462B7A"/>
    <w:rsid w:val="00462DDE"/>
    <w:rsid w:val="004642B3"/>
    <w:rsid w:val="0046497F"/>
    <w:rsid w:val="00466ACB"/>
    <w:rsid w:val="00467758"/>
    <w:rsid w:val="004679C1"/>
    <w:rsid w:val="00467B86"/>
    <w:rsid w:val="00467D33"/>
    <w:rsid w:val="004700BB"/>
    <w:rsid w:val="0047086B"/>
    <w:rsid w:val="00470C7C"/>
    <w:rsid w:val="00472D04"/>
    <w:rsid w:val="00475FAC"/>
    <w:rsid w:val="00477DAA"/>
    <w:rsid w:val="00482BC4"/>
    <w:rsid w:val="004836DC"/>
    <w:rsid w:val="004841EA"/>
    <w:rsid w:val="00487A9F"/>
    <w:rsid w:val="00490108"/>
    <w:rsid w:val="00490512"/>
    <w:rsid w:val="00490A52"/>
    <w:rsid w:val="00494D84"/>
    <w:rsid w:val="00496955"/>
    <w:rsid w:val="004A1776"/>
    <w:rsid w:val="004A2856"/>
    <w:rsid w:val="004A44C9"/>
    <w:rsid w:val="004A5483"/>
    <w:rsid w:val="004A78EC"/>
    <w:rsid w:val="004B0563"/>
    <w:rsid w:val="004B143E"/>
    <w:rsid w:val="004B14C8"/>
    <w:rsid w:val="004B2F01"/>
    <w:rsid w:val="004B393B"/>
    <w:rsid w:val="004B4EA0"/>
    <w:rsid w:val="004B5568"/>
    <w:rsid w:val="004B644D"/>
    <w:rsid w:val="004B6CB0"/>
    <w:rsid w:val="004B71FF"/>
    <w:rsid w:val="004C03B6"/>
    <w:rsid w:val="004C0857"/>
    <w:rsid w:val="004C0B45"/>
    <w:rsid w:val="004C1635"/>
    <w:rsid w:val="004C22F9"/>
    <w:rsid w:val="004C3019"/>
    <w:rsid w:val="004C4A55"/>
    <w:rsid w:val="004D2740"/>
    <w:rsid w:val="004D274A"/>
    <w:rsid w:val="004D2AF4"/>
    <w:rsid w:val="004D310A"/>
    <w:rsid w:val="004D3D6A"/>
    <w:rsid w:val="004D4869"/>
    <w:rsid w:val="004D6F15"/>
    <w:rsid w:val="004E0E1E"/>
    <w:rsid w:val="004E1438"/>
    <w:rsid w:val="004E4AAA"/>
    <w:rsid w:val="004E549F"/>
    <w:rsid w:val="004E5B46"/>
    <w:rsid w:val="004E69A3"/>
    <w:rsid w:val="004E726E"/>
    <w:rsid w:val="004F0F23"/>
    <w:rsid w:val="004F1847"/>
    <w:rsid w:val="004F1CE5"/>
    <w:rsid w:val="004F3D1E"/>
    <w:rsid w:val="004F474E"/>
    <w:rsid w:val="004F524A"/>
    <w:rsid w:val="004F6C60"/>
    <w:rsid w:val="004F7AE9"/>
    <w:rsid w:val="004F7BAA"/>
    <w:rsid w:val="00501767"/>
    <w:rsid w:val="005060D8"/>
    <w:rsid w:val="005130DC"/>
    <w:rsid w:val="00513278"/>
    <w:rsid w:val="00513CFC"/>
    <w:rsid w:val="005144A8"/>
    <w:rsid w:val="0051498B"/>
    <w:rsid w:val="00514A48"/>
    <w:rsid w:val="0051543F"/>
    <w:rsid w:val="00517294"/>
    <w:rsid w:val="00517458"/>
    <w:rsid w:val="0051776B"/>
    <w:rsid w:val="0051794A"/>
    <w:rsid w:val="00517F13"/>
    <w:rsid w:val="00520E62"/>
    <w:rsid w:val="00523C05"/>
    <w:rsid w:val="00523DE3"/>
    <w:rsid w:val="00527D8A"/>
    <w:rsid w:val="00527E84"/>
    <w:rsid w:val="0053063C"/>
    <w:rsid w:val="00530E8A"/>
    <w:rsid w:val="00532EC7"/>
    <w:rsid w:val="0053379D"/>
    <w:rsid w:val="005362B6"/>
    <w:rsid w:val="00536A3E"/>
    <w:rsid w:val="005401B7"/>
    <w:rsid w:val="0054033F"/>
    <w:rsid w:val="00541390"/>
    <w:rsid w:val="00542214"/>
    <w:rsid w:val="00542D7E"/>
    <w:rsid w:val="00543D05"/>
    <w:rsid w:val="0054470E"/>
    <w:rsid w:val="005451C4"/>
    <w:rsid w:val="00545633"/>
    <w:rsid w:val="0055121A"/>
    <w:rsid w:val="005527A6"/>
    <w:rsid w:val="00553521"/>
    <w:rsid w:val="00556653"/>
    <w:rsid w:val="00556F6C"/>
    <w:rsid w:val="00562883"/>
    <w:rsid w:val="005629F8"/>
    <w:rsid w:val="00562CF4"/>
    <w:rsid w:val="00566DA0"/>
    <w:rsid w:val="00567121"/>
    <w:rsid w:val="0057438F"/>
    <w:rsid w:val="00580E3B"/>
    <w:rsid w:val="0058184B"/>
    <w:rsid w:val="00581FF3"/>
    <w:rsid w:val="00583F82"/>
    <w:rsid w:val="00584086"/>
    <w:rsid w:val="00584FE4"/>
    <w:rsid w:val="0058511A"/>
    <w:rsid w:val="005902AC"/>
    <w:rsid w:val="005911EE"/>
    <w:rsid w:val="00591210"/>
    <w:rsid w:val="00593072"/>
    <w:rsid w:val="0059449D"/>
    <w:rsid w:val="005977D9"/>
    <w:rsid w:val="005A014B"/>
    <w:rsid w:val="005A0E54"/>
    <w:rsid w:val="005A10BC"/>
    <w:rsid w:val="005A3FF8"/>
    <w:rsid w:val="005A4B10"/>
    <w:rsid w:val="005A5932"/>
    <w:rsid w:val="005A6B56"/>
    <w:rsid w:val="005A7745"/>
    <w:rsid w:val="005A77E6"/>
    <w:rsid w:val="005B0635"/>
    <w:rsid w:val="005B200D"/>
    <w:rsid w:val="005B7E1D"/>
    <w:rsid w:val="005C0410"/>
    <w:rsid w:val="005C0A90"/>
    <w:rsid w:val="005C12BB"/>
    <w:rsid w:val="005C2139"/>
    <w:rsid w:val="005C27CE"/>
    <w:rsid w:val="005C6B34"/>
    <w:rsid w:val="005C7414"/>
    <w:rsid w:val="005D029A"/>
    <w:rsid w:val="005D0982"/>
    <w:rsid w:val="005D169D"/>
    <w:rsid w:val="005D3003"/>
    <w:rsid w:val="005D45C9"/>
    <w:rsid w:val="005D4BC0"/>
    <w:rsid w:val="005D7276"/>
    <w:rsid w:val="005E0876"/>
    <w:rsid w:val="005E112C"/>
    <w:rsid w:val="005E1C76"/>
    <w:rsid w:val="005E2D98"/>
    <w:rsid w:val="005E465B"/>
    <w:rsid w:val="005E571A"/>
    <w:rsid w:val="005E69B2"/>
    <w:rsid w:val="005E7349"/>
    <w:rsid w:val="005F071C"/>
    <w:rsid w:val="005F1149"/>
    <w:rsid w:val="005F1FA2"/>
    <w:rsid w:val="005F69AD"/>
    <w:rsid w:val="00601095"/>
    <w:rsid w:val="00603E4B"/>
    <w:rsid w:val="00604333"/>
    <w:rsid w:val="006044B7"/>
    <w:rsid w:val="0060501B"/>
    <w:rsid w:val="00612514"/>
    <w:rsid w:val="00615D3B"/>
    <w:rsid w:val="0061797E"/>
    <w:rsid w:val="00620103"/>
    <w:rsid w:val="00620DFB"/>
    <w:rsid w:val="00621606"/>
    <w:rsid w:val="0062290F"/>
    <w:rsid w:val="00625E65"/>
    <w:rsid w:val="00631DD3"/>
    <w:rsid w:val="00632A44"/>
    <w:rsid w:val="006353E9"/>
    <w:rsid w:val="00635F73"/>
    <w:rsid w:val="00635FCF"/>
    <w:rsid w:val="00641879"/>
    <w:rsid w:val="00641A54"/>
    <w:rsid w:val="00641B9B"/>
    <w:rsid w:val="00643709"/>
    <w:rsid w:val="006439CB"/>
    <w:rsid w:val="00644EF0"/>
    <w:rsid w:val="006450A3"/>
    <w:rsid w:val="00645D8D"/>
    <w:rsid w:val="00645EC1"/>
    <w:rsid w:val="00646443"/>
    <w:rsid w:val="00646A87"/>
    <w:rsid w:val="0065094F"/>
    <w:rsid w:val="00651AAC"/>
    <w:rsid w:val="006530EF"/>
    <w:rsid w:val="0065702E"/>
    <w:rsid w:val="00660773"/>
    <w:rsid w:val="00662D98"/>
    <w:rsid w:val="0066327C"/>
    <w:rsid w:val="00667037"/>
    <w:rsid w:val="0067020D"/>
    <w:rsid w:val="00671110"/>
    <w:rsid w:val="00671541"/>
    <w:rsid w:val="00673C81"/>
    <w:rsid w:val="00674429"/>
    <w:rsid w:val="006745F1"/>
    <w:rsid w:val="00674E58"/>
    <w:rsid w:val="0067756C"/>
    <w:rsid w:val="00680229"/>
    <w:rsid w:val="006802EA"/>
    <w:rsid w:val="0068243C"/>
    <w:rsid w:val="0068422E"/>
    <w:rsid w:val="00684A81"/>
    <w:rsid w:val="00684E4C"/>
    <w:rsid w:val="00686187"/>
    <w:rsid w:val="0068780C"/>
    <w:rsid w:val="00687E1B"/>
    <w:rsid w:val="00690844"/>
    <w:rsid w:val="00691CE7"/>
    <w:rsid w:val="0069487A"/>
    <w:rsid w:val="00697293"/>
    <w:rsid w:val="006973B1"/>
    <w:rsid w:val="0069785E"/>
    <w:rsid w:val="006A202A"/>
    <w:rsid w:val="006A208B"/>
    <w:rsid w:val="006A219C"/>
    <w:rsid w:val="006A26F3"/>
    <w:rsid w:val="006A4F8D"/>
    <w:rsid w:val="006A5A63"/>
    <w:rsid w:val="006A5CC3"/>
    <w:rsid w:val="006A7EE9"/>
    <w:rsid w:val="006B0F0A"/>
    <w:rsid w:val="006B125A"/>
    <w:rsid w:val="006B248A"/>
    <w:rsid w:val="006B3281"/>
    <w:rsid w:val="006B34A9"/>
    <w:rsid w:val="006B4285"/>
    <w:rsid w:val="006B6534"/>
    <w:rsid w:val="006C0149"/>
    <w:rsid w:val="006C197C"/>
    <w:rsid w:val="006C3225"/>
    <w:rsid w:val="006C5F61"/>
    <w:rsid w:val="006C6D01"/>
    <w:rsid w:val="006C7A61"/>
    <w:rsid w:val="006C7AC2"/>
    <w:rsid w:val="006D4AAF"/>
    <w:rsid w:val="006D50F1"/>
    <w:rsid w:val="006D54EF"/>
    <w:rsid w:val="006D69FA"/>
    <w:rsid w:val="006E0B8B"/>
    <w:rsid w:val="006E134C"/>
    <w:rsid w:val="006E25E9"/>
    <w:rsid w:val="006E26C2"/>
    <w:rsid w:val="006E29CE"/>
    <w:rsid w:val="006E3A7E"/>
    <w:rsid w:val="006E3C72"/>
    <w:rsid w:val="006E4B22"/>
    <w:rsid w:val="006E6415"/>
    <w:rsid w:val="006E67EB"/>
    <w:rsid w:val="006F151D"/>
    <w:rsid w:val="006F1FB3"/>
    <w:rsid w:val="006F25F0"/>
    <w:rsid w:val="006F2CAD"/>
    <w:rsid w:val="006F4875"/>
    <w:rsid w:val="006F4A11"/>
    <w:rsid w:val="006F5984"/>
    <w:rsid w:val="006F7736"/>
    <w:rsid w:val="0070098F"/>
    <w:rsid w:val="00701EB8"/>
    <w:rsid w:val="00704F3F"/>
    <w:rsid w:val="00705D50"/>
    <w:rsid w:val="00706034"/>
    <w:rsid w:val="0070623A"/>
    <w:rsid w:val="00706D34"/>
    <w:rsid w:val="0071230E"/>
    <w:rsid w:val="00712DEF"/>
    <w:rsid w:val="0071445B"/>
    <w:rsid w:val="00720C51"/>
    <w:rsid w:val="00720EA3"/>
    <w:rsid w:val="0072147E"/>
    <w:rsid w:val="007215F3"/>
    <w:rsid w:val="00723DB4"/>
    <w:rsid w:val="00725202"/>
    <w:rsid w:val="0072539D"/>
    <w:rsid w:val="00727AB1"/>
    <w:rsid w:val="00731F52"/>
    <w:rsid w:val="007351F0"/>
    <w:rsid w:val="007364E7"/>
    <w:rsid w:val="00736693"/>
    <w:rsid w:val="007416F5"/>
    <w:rsid w:val="007417DE"/>
    <w:rsid w:val="0074195C"/>
    <w:rsid w:val="00741AA4"/>
    <w:rsid w:val="00741D8F"/>
    <w:rsid w:val="00741DAB"/>
    <w:rsid w:val="0074269F"/>
    <w:rsid w:val="007448D8"/>
    <w:rsid w:val="007454BC"/>
    <w:rsid w:val="00747154"/>
    <w:rsid w:val="0075198C"/>
    <w:rsid w:val="0075260E"/>
    <w:rsid w:val="00754454"/>
    <w:rsid w:val="00754549"/>
    <w:rsid w:val="00754EE8"/>
    <w:rsid w:val="00763572"/>
    <w:rsid w:val="00764A1C"/>
    <w:rsid w:val="00765490"/>
    <w:rsid w:val="00765D60"/>
    <w:rsid w:val="00766760"/>
    <w:rsid w:val="007676CE"/>
    <w:rsid w:val="00767CB1"/>
    <w:rsid w:val="007704CC"/>
    <w:rsid w:val="007723C0"/>
    <w:rsid w:val="00772BFD"/>
    <w:rsid w:val="00776064"/>
    <w:rsid w:val="00776E02"/>
    <w:rsid w:val="00781856"/>
    <w:rsid w:val="00781FD4"/>
    <w:rsid w:val="007828B3"/>
    <w:rsid w:val="00786F16"/>
    <w:rsid w:val="00787705"/>
    <w:rsid w:val="00787B05"/>
    <w:rsid w:val="0079089E"/>
    <w:rsid w:val="00790A1E"/>
    <w:rsid w:val="00791F8B"/>
    <w:rsid w:val="00792315"/>
    <w:rsid w:val="00792949"/>
    <w:rsid w:val="00793E1A"/>
    <w:rsid w:val="00794C06"/>
    <w:rsid w:val="0079681C"/>
    <w:rsid w:val="00797C8E"/>
    <w:rsid w:val="007A2E6B"/>
    <w:rsid w:val="007A5CF4"/>
    <w:rsid w:val="007A63EB"/>
    <w:rsid w:val="007B2551"/>
    <w:rsid w:val="007B2F0D"/>
    <w:rsid w:val="007B3D73"/>
    <w:rsid w:val="007B406C"/>
    <w:rsid w:val="007B59E9"/>
    <w:rsid w:val="007B718D"/>
    <w:rsid w:val="007B77A0"/>
    <w:rsid w:val="007B79FE"/>
    <w:rsid w:val="007C0615"/>
    <w:rsid w:val="007C287A"/>
    <w:rsid w:val="007C2B07"/>
    <w:rsid w:val="007C45CA"/>
    <w:rsid w:val="007C5400"/>
    <w:rsid w:val="007C5635"/>
    <w:rsid w:val="007C58FF"/>
    <w:rsid w:val="007C649D"/>
    <w:rsid w:val="007C7121"/>
    <w:rsid w:val="007D01F2"/>
    <w:rsid w:val="007D1267"/>
    <w:rsid w:val="007D5473"/>
    <w:rsid w:val="007D6ABF"/>
    <w:rsid w:val="007D72FD"/>
    <w:rsid w:val="007D739F"/>
    <w:rsid w:val="007D7CF7"/>
    <w:rsid w:val="007E13FC"/>
    <w:rsid w:val="007E20A5"/>
    <w:rsid w:val="007E3AB7"/>
    <w:rsid w:val="007E3D34"/>
    <w:rsid w:val="007E54DB"/>
    <w:rsid w:val="007E580B"/>
    <w:rsid w:val="007E69DF"/>
    <w:rsid w:val="007E6FFA"/>
    <w:rsid w:val="007E7E74"/>
    <w:rsid w:val="007F16A4"/>
    <w:rsid w:val="007F3551"/>
    <w:rsid w:val="007F3D38"/>
    <w:rsid w:val="007F6018"/>
    <w:rsid w:val="007F68CC"/>
    <w:rsid w:val="007F7628"/>
    <w:rsid w:val="007F7CAE"/>
    <w:rsid w:val="008002F8"/>
    <w:rsid w:val="00802058"/>
    <w:rsid w:val="00802BC2"/>
    <w:rsid w:val="00802F50"/>
    <w:rsid w:val="008032C1"/>
    <w:rsid w:val="00805D8F"/>
    <w:rsid w:val="00810166"/>
    <w:rsid w:val="0081085C"/>
    <w:rsid w:val="00810965"/>
    <w:rsid w:val="00812C66"/>
    <w:rsid w:val="00812F10"/>
    <w:rsid w:val="00813ECA"/>
    <w:rsid w:val="00817449"/>
    <w:rsid w:val="00822949"/>
    <w:rsid w:val="00824E3D"/>
    <w:rsid w:val="0082577A"/>
    <w:rsid w:val="00826C56"/>
    <w:rsid w:val="00827F55"/>
    <w:rsid w:val="00827FAA"/>
    <w:rsid w:val="00830754"/>
    <w:rsid w:val="00830FFD"/>
    <w:rsid w:val="008336EF"/>
    <w:rsid w:val="008338F9"/>
    <w:rsid w:val="00835FFC"/>
    <w:rsid w:val="00836332"/>
    <w:rsid w:val="0083692C"/>
    <w:rsid w:val="00836C2C"/>
    <w:rsid w:val="0083770A"/>
    <w:rsid w:val="00837BF6"/>
    <w:rsid w:val="008422A1"/>
    <w:rsid w:val="0084397C"/>
    <w:rsid w:val="008449E7"/>
    <w:rsid w:val="008504BE"/>
    <w:rsid w:val="00850A5C"/>
    <w:rsid w:val="00851F4A"/>
    <w:rsid w:val="008546C8"/>
    <w:rsid w:val="0086049A"/>
    <w:rsid w:val="00861EF2"/>
    <w:rsid w:val="00861F43"/>
    <w:rsid w:val="00861F99"/>
    <w:rsid w:val="00863015"/>
    <w:rsid w:val="00870D2E"/>
    <w:rsid w:val="00871A79"/>
    <w:rsid w:val="00872606"/>
    <w:rsid w:val="008730D1"/>
    <w:rsid w:val="00873D33"/>
    <w:rsid w:val="0087549C"/>
    <w:rsid w:val="00875BC4"/>
    <w:rsid w:val="0087664F"/>
    <w:rsid w:val="00876DD7"/>
    <w:rsid w:val="008777F7"/>
    <w:rsid w:val="00880823"/>
    <w:rsid w:val="00887CF4"/>
    <w:rsid w:val="00895DE4"/>
    <w:rsid w:val="008A2AF0"/>
    <w:rsid w:val="008A3C56"/>
    <w:rsid w:val="008A502F"/>
    <w:rsid w:val="008A70A0"/>
    <w:rsid w:val="008B071D"/>
    <w:rsid w:val="008B23A4"/>
    <w:rsid w:val="008B2898"/>
    <w:rsid w:val="008B2995"/>
    <w:rsid w:val="008B33B6"/>
    <w:rsid w:val="008B3F20"/>
    <w:rsid w:val="008B4A8D"/>
    <w:rsid w:val="008B506F"/>
    <w:rsid w:val="008B54F7"/>
    <w:rsid w:val="008B604D"/>
    <w:rsid w:val="008B771C"/>
    <w:rsid w:val="008C1FAA"/>
    <w:rsid w:val="008C52D2"/>
    <w:rsid w:val="008C7B25"/>
    <w:rsid w:val="008D24C2"/>
    <w:rsid w:val="008D3E4C"/>
    <w:rsid w:val="008D42B9"/>
    <w:rsid w:val="008D6C33"/>
    <w:rsid w:val="008D73E1"/>
    <w:rsid w:val="008E3B3D"/>
    <w:rsid w:val="008E4615"/>
    <w:rsid w:val="008F0181"/>
    <w:rsid w:val="008F1840"/>
    <w:rsid w:val="008F1E88"/>
    <w:rsid w:val="008F36CD"/>
    <w:rsid w:val="008F36FA"/>
    <w:rsid w:val="008F40A1"/>
    <w:rsid w:val="008F5011"/>
    <w:rsid w:val="008F5180"/>
    <w:rsid w:val="00901806"/>
    <w:rsid w:val="00901A60"/>
    <w:rsid w:val="00904C58"/>
    <w:rsid w:val="009056A2"/>
    <w:rsid w:val="009056A8"/>
    <w:rsid w:val="009063DE"/>
    <w:rsid w:val="00906793"/>
    <w:rsid w:val="00906844"/>
    <w:rsid w:val="0090739A"/>
    <w:rsid w:val="0090754B"/>
    <w:rsid w:val="0090761D"/>
    <w:rsid w:val="00910804"/>
    <w:rsid w:val="009149AB"/>
    <w:rsid w:val="009149AE"/>
    <w:rsid w:val="0091571D"/>
    <w:rsid w:val="009159FA"/>
    <w:rsid w:val="0091671F"/>
    <w:rsid w:val="00922A64"/>
    <w:rsid w:val="0092406A"/>
    <w:rsid w:val="0092583D"/>
    <w:rsid w:val="009272CB"/>
    <w:rsid w:val="009273A4"/>
    <w:rsid w:val="00930046"/>
    <w:rsid w:val="00933E79"/>
    <w:rsid w:val="00933FEB"/>
    <w:rsid w:val="00935BD0"/>
    <w:rsid w:val="00936AE5"/>
    <w:rsid w:val="00936D59"/>
    <w:rsid w:val="0094055B"/>
    <w:rsid w:val="009432BD"/>
    <w:rsid w:val="009441AB"/>
    <w:rsid w:val="00944862"/>
    <w:rsid w:val="009475B7"/>
    <w:rsid w:val="00947D04"/>
    <w:rsid w:val="0095060C"/>
    <w:rsid w:val="0095069A"/>
    <w:rsid w:val="00951F33"/>
    <w:rsid w:val="00953859"/>
    <w:rsid w:val="00954F6D"/>
    <w:rsid w:val="00955A8E"/>
    <w:rsid w:val="00956754"/>
    <w:rsid w:val="00957CCF"/>
    <w:rsid w:val="00967585"/>
    <w:rsid w:val="009677B5"/>
    <w:rsid w:val="0097206D"/>
    <w:rsid w:val="00972CCF"/>
    <w:rsid w:val="009738FD"/>
    <w:rsid w:val="00975589"/>
    <w:rsid w:val="00975700"/>
    <w:rsid w:val="00976443"/>
    <w:rsid w:val="00981336"/>
    <w:rsid w:val="0098195C"/>
    <w:rsid w:val="00983624"/>
    <w:rsid w:val="00983DAD"/>
    <w:rsid w:val="00984B76"/>
    <w:rsid w:val="009878A8"/>
    <w:rsid w:val="009908B2"/>
    <w:rsid w:val="009916CA"/>
    <w:rsid w:val="009916DB"/>
    <w:rsid w:val="00991FC7"/>
    <w:rsid w:val="0099205F"/>
    <w:rsid w:val="0099332A"/>
    <w:rsid w:val="00993E24"/>
    <w:rsid w:val="00995835"/>
    <w:rsid w:val="009970B0"/>
    <w:rsid w:val="009A150F"/>
    <w:rsid w:val="009A43CA"/>
    <w:rsid w:val="009A44B8"/>
    <w:rsid w:val="009A4C1F"/>
    <w:rsid w:val="009A4D4D"/>
    <w:rsid w:val="009A5778"/>
    <w:rsid w:val="009A7620"/>
    <w:rsid w:val="009A7EED"/>
    <w:rsid w:val="009B0EF2"/>
    <w:rsid w:val="009B14E5"/>
    <w:rsid w:val="009B4294"/>
    <w:rsid w:val="009B6425"/>
    <w:rsid w:val="009B7A8A"/>
    <w:rsid w:val="009C0EFE"/>
    <w:rsid w:val="009C1DD3"/>
    <w:rsid w:val="009C2701"/>
    <w:rsid w:val="009C39F7"/>
    <w:rsid w:val="009C66DA"/>
    <w:rsid w:val="009D0CE8"/>
    <w:rsid w:val="009D1949"/>
    <w:rsid w:val="009D337E"/>
    <w:rsid w:val="009D357F"/>
    <w:rsid w:val="009D55CB"/>
    <w:rsid w:val="009D6841"/>
    <w:rsid w:val="009D6B45"/>
    <w:rsid w:val="009D7AE5"/>
    <w:rsid w:val="009E009E"/>
    <w:rsid w:val="009E1F4D"/>
    <w:rsid w:val="009E2250"/>
    <w:rsid w:val="009E265B"/>
    <w:rsid w:val="009E4B39"/>
    <w:rsid w:val="009E534D"/>
    <w:rsid w:val="009E56E8"/>
    <w:rsid w:val="009E743D"/>
    <w:rsid w:val="009E7D9F"/>
    <w:rsid w:val="009F0123"/>
    <w:rsid w:val="009F2047"/>
    <w:rsid w:val="009F26DD"/>
    <w:rsid w:val="009F4216"/>
    <w:rsid w:val="009F43FA"/>
    <w:rsid w:val="009F5A62"/>
    <w:rsid w:val="009F6215"/>
    <w:rsid w:val="009F69E0"/>
    <w:rsid w:val="009F7C1C"/>
    <w:rsid w:val="009F7D70"/>
    <w:rsid w:val="009F7FE2"/>
    <w:rsid w:val="00A00CC2"/>
    <w:rsid w:val="00A01769"/>
    <w:rsid w:val="00A02223"/>
    <w:rsid w:val="00A026C5"/>
    <w:rsid w:val="00A035B9"/>
    <w:rsid w:val="00A04C51"/>
    <w:rsid w:val="00A07AB4"/>
    <w:rsid w:val="00A1170D"/>
    <w:rsid w:val="00A11C52"/>
    <w:rsid w:val="00A12280"/>
    <w:rsid w:val="00A124A8"/>
    <w:rsid w:val="00A134FC"/>
    <w:rsid w:val="00A13667"/>
    <w:rsid w:val="00A1399C"/>
    <w:rsid w:val="00A13A3A"/>
    <w:rsid w:val="00A13AD1"/>
    <w:rsid w:val="00A145CD"/>
    <w:rsid w:val="00A16CC7"/>
    <w:rsid w:val="00A21A98"/>
    <w:rsid w:val="00A22948"/>
    <w:rsid w:val="00A24B42"/>
    <w:rsid w:val="00A267ED"/>
    <w:rsid w:val="00A26EFE"/>
    <w:rsid w:val="00A3249F"/>
    <w:rsid w:val="00A35CE6"/>
    <w:rsid w:val="00A36496"/>
    <w:rsid w:val="00A37653"/>
    <w:rsid w:val="00A42528"/>
    <w:rsid w:val="00A44217"/>
    <w:rsid w:val="00A46834"/>
    <w:rsid w:val="00A47764"/>
    <w:rsid w:val="00A521C8"/>
    <w:rsid w:val="00A53387"/>
    <w:rsid w:val="00A552B8"/>
    <w:rsid w:val="00A5767B"/>
    <w:rsid w:val="00A61A2A"/>
    <w:rsid w:val="00A65205"/>
    <w:rsid w:val="00A660D5"/>
    <w:rsid w:val="00A677C1"/>
    <w:rsid w:val="00A72087"/>
    <w:rsid w:val="00A7241E"/>
    <w:rsid w:val="00A7370E"/>
    <w:rsid w:val="00A7580F"/>
    <w:rsid w:val="00A7641A"/>
    <w:rsid w:val="00A76E37"/>
    <w:rsid w:val="00A8200A"/>
    <w:rsid w:val="00A8220D"/>
    <w:rsid w:val="00A82DE0"/>
    <w:rsid w:val="00A8354F"/>
    <w:rsid w:val="00A844F3"/>
    <w:rsid w:val="00A86274"/>
    <w:rsid w:val="00A864E0"/>
    <w:rsid w:val="00A90AA5"/>
    <w:rsid w:val="00A90F50"/>
    <w:rsid w:val="00A91443"/>
    <w:rsid w:val="00A91B29"/>
    <w:rsid w:val="00A92DD3"/>
    <w:rsid w:val="00A94480"/>
    <w:rsid w:val="00A95AFF"/>
    <w:rsid w:val="00A95FE0"/>
    <w:rsid w:val="00A9681A"/>
    <w:rsid w:val="00A971C6"/>
    <w:rsid w:val="00AA1024"/>
    <w:rsid w:val="00AA11DB"/>
    <w:rsid w:val="00AA2A37"/>
    <w:rsid w:val="00AA307A"/>
    <w:rsid w:val="00AA48F7"/>
    <w:rsid w:val="00AA56AF"/>
    <w:rsid w:val="00AA5E19"/>
    <w:rsid w:val="00AA76A8"/>
    <w:rsid w:val="00AB0626"/>
    <w:rsid w:val="00AB0A7E"/>
    <w:rsid w:val="00AB0E38"/>
    <w:rsid w:val="00AB1BF2"/>
    <w:rsid w:val="00AB32A5"/>
    <w:rsid w:val="00AB4992"/>
    <w:rsid w:val="00AB4CE3"/>
    <w:rsid w:val="00AB5213"/>
    <w:rsid w:val="00AB604D"/>
    <w:rsid w:val="00AC1340"/>
    <w:rsid w:val="00AC16BA"/>
    <w:rsid w:val="00AC207D"/>
    <w:rsid w:val="00AC246D"/>
    <w:rsid w:val="00AC29BA"/>
    <w:rsid w:val="00AC492B"/>
    <w:rsid w:val="00AC6271"/>
    <w:rsid w:val="00AC78BA"/>
    <w:rsid w:val="00AD02F0"/>
    <w:rsid w:val="00AD04D9"/>
    <w:rsid w:val="00AD16DF"/>
    <w:rsid w:val="00AD23B7"/>
    <w:rsid w:val="00AD28B9"/>
    <w:rsid w:val="00AD4810"/>
    <w:rsid w:val="00AD56BF"/>
    <w:rsid w:val="00AE0B1F"/>
    <w:rsid w:val="00AE1017"/>
    <w:rsid w:val="00AE301C"/>
    <w:rsid w:val="00AE30F9"/>
    <w:rsid w:val="00AE5F7A"/>
    <w:rsid w:val="00AE7DCC"/>
    <w:rsid w:val="00AF076B"/>
    <w:rsid w:val="00AF375B"/>
    <w:rsid w:val="00AF46EA"/>
    <w:rsid w:val="00AF5D93"/>
    <w:rsid w:val="00AF6001"/>
    <w:rsid w:val="00AF6874"/>
    <w:rsid w:val="00AF714E"/>
    <w:rsid w:val="00B00CB3"/>
    <w:rsid w:val="00B02293"/>
    <w:rsid w:val="00B03320"/>
    <w:rsid w:val="00B03E19"/>
    <w:rsid w:val="00B03F1B"/>
    <w:rsid w:val="00B044CE"/>
    <w:rsid w:val="00B049B1"/>
    <w:rsid w:val="00B05820"/>
    <w:rsid w:val="00B05C9D"/>
    <w:rsid w:val="00B10439"/>
    <w:rsid w:val="00B10A0E"/>
    <w:rsid w:val="00B1381F"/>
    <w:rsid w:val="00B158EE"/>
    <w:rsid w:val="00B16BCF"/>
    <w:rsid w:val="00B171F9"/>
    <w:rsid w:val="00B17F7D"/>
    <w:rsid w:val="00B210CF"/>
    <w:rsid w:val="00B22380"/>
    <w:rsid w:val="00B2432C"/>
    <w:rsid w:val="00B250D4"/>
    <w:rsid w:val="00B25191"/>
    <w:rsid w:val="00B25F46"/>
    <w:rsid w:val="00B261A9"/>
    <w:rsid w:val="00B27F98"/>
    <w:rsid w:val="00B31395"/>
    <w:rsid w:val="00B31BD9"/>
    <w:rsid w:val="00B32124"/>
    <w:rsid w:val="00B33E78"/>
    <w:rsid w:val="00B363BC"/>
    <w:rsid w:val="00B375ED"/>
    <w:rsid w:val="00B446A7"/>
    <w:rsid w:val="00B460C8"/>
    <w:rsid w:val="00B47052"/>
    <w:rsid w:val="00B5047F"/>
    <w:rsid w:val="00B5160F"/>
    <w:rsid w:val="00B5347F"/>
    <w:rsid w:val="00B538A6"/>
    <w:rsid w:val="00B543E2"/>
    <w:rsid w:val="00B54C24"/>
    <w:rsid w:val="00B559D2"/>
    <w:rsid w:val="00B57E4E"/>
    <w:rsid w:val="00B60B3E"/>
    <w:rsid w:val="00B626FE"/>
    <w:rsid w:val="00B62D71"/>
    <w:rsid w:val="00B65B7B"/>
    <w:rsid w:val="00B65CBA"/>
    <w:rsid w:val="00B66C80"/>
    <w:rsid w:val="00B6711B"/>
    <w:rsid w:val="00B67BC5"/>
    <w:rsid w:val="00B72098"/>
    <w:rsid w:val="00B726AE"/>
    <w:rsid w:val="00B73850"/>
    <w:rsid w:val="00B742D9"/>
    <w:rsid w:val="00B74670"/>
    <w:rsid w:val="00B74B04"/>
    <w:rsid w:val="00B76477"/>
    <w:rsid w:val="00B76E0A"/>
    <w:rsid w:val="00B8026D"/>
    <w:rsid w:val="00B815D2"/>
    <w:rsid w:val="00B820B4"/>
    <w:rsid w:val="00B8281F"/>
    <w:rsid w:val="00B82F76"/>
    <w:rsid w:val="00B831FE"/>
    <w:rsid w:val="00B83A4A"/>
    <w:rsid w:val="00B83A4D"/>
    <w:rsid w:val="00B83E74"/>
    <w:rsid w:val="00B86F13"/>
    <w:rsid w:val="00B87F2A"/>
    <w:rsid w:val="00B9053E"/>
    <w:rsid w:val="00B9112B"/>
    <w:rsid w:val="00B927E7"/>
    <w:rsid w:val="00B9344A"/>
    <w:rsid w:val="00B9352B"/>
    <w:rsid w:val="00B9355D"/>
    <w:rsid w:val="00B93E97"/>
    <w:rsid w:val="00B95F95"/>
    <w:rsid w:val="00B96471"/>
    <w:rsid w:val="00B9669D"/>
    <w:rsid w:val="00B96822"/>
    <w:rsid w:val="00BA0D49"/>
    <w:rsid w:val="00BA31F3"/>
    <w:rsid w:val="00BA5771"/>
    <w:rsid w:val="00BA76EF"/>
    <w:rsid w:val="00BB219C"/>
    <w:rsid w:val="00BB2322"/>
    <w:rsid w:val="00BB2C1B"/>
    <w:rsid w:val="00BB369A"/>
    <w:rsid w:val="00BB3974"/>
    <w:rsid w:val="00BB3EF3"/>
    <w:rsid w:val="00BB46A5"/>
    <w:rsid w:val="00BB54DE"/>
    <w:rsid w:val="00BC3D73"/>
    <w:rsid w:val="00BC565C"/>
    <w:rsid w:val="00BC729C"/>
    <w:rsid w:val="00BC7692"/>
    <w:rsid w:val="00BD1528"/>
    <w:rsid w:val="00BD1789"/>
    <w:rsid w:val="00BD1FF9"/>
    <w:rsid w:val="00BD3AD5"/>
    <w:rsid w:val="00BD4417"/>
    <w:rsid w:val="00BD632B"/>
    <w:rsid w:val="00BD67CD"/>
    <w:rsid w:val="00BD7920"/>
    <w:rsid w:val="00BE25AA"/>
    <w:rsid w:val="00BE4EEB"/>
    <w:rsid w:val="00BE5510"/>
    <w:rsid w:val="00BE77AF"/>
    <w:rsid w:val="00BF23AF"/>
    <w:rsid w:val="00BF2A7D"/>
    <w:rsid w:val="00BF2D5F"/>
    <w:rsid w:val="00BF3407"/>
    <w:rsid w:val="00BF7F08"/>
    <w:rsid w:val="00C01AC8"/>
    <w:rsid w:val="00C02160"/>
    <w:rsid w:val="00C03520"/>
    <w:rsid w:val="00C053FC"/>
    <w:rsid w:val="00C0635A"/>
    <w:rsid w:val="00C11562"/>
    <w:rsid w:val="00C12F52"/>
    <w:rsid w:val="00C13524"/>
    <w:rsid w:val="00C137E6"/>
    <w:rsid w:val="00C15460"/>
    <w:rsid w:val="00C16D61"/>
    <w:rsid w:val="00C21120"/>
    <w:rsid w:val="00C21323"/>
    <w:rsid w:val="00C25857"/>
    <w:rsid w:val="00C26BF3"/>
    <w:rsid w:val="00C3239E"/>
    <w:rsid w:val="00C34E47"/>
    <w:rsid w:val="00C34EC1"/>
    <w:rsid w:val="00C359BE"/>
    <w:rsid w:val="00C37C5E"/>
    <w:rsid w:val="00C41478"/>
    <w:rsid w:val="00C41851"/>
    <w:rsid w:val="00C41A0F"/>
    <w:rsid w:val="00C441FC"/>
    <w:rsid w:val="00C50801"/>
    <w:rsid w:val="00C51C98"/>
    <w:rsid w:val="00C52768"/>
    <w:rsid w:val="00C55748"/>
    <w:rsid w:val="00C57FF8"/>
    <w:rsid w:val="00C628D1"/>
    <w:rsid w:val="00C63747"/>
    <w:rsid w:val="00C6410C"/>
    <w:rsid w:val="00C64AF7"/>
    <w:rsid w:val="00C70427"/>
    <w:rsid w:val="00C7162D"/>
    <w:rsid w:val="00C7198B"/>
    <w:rsid w:val="00C71F8D"/>
    <w:rsid w:val="00C72E07"/>
    <w:rsid w:val="00C73344"/>
    <w:rsid w:val="00C733D4"/>
    <w:rsid w:val="00C743EB"/>
    <w:rsid w:val="00C75BED"/>
    <w:rsid w:val="00C767E1"/>
    <w:rsid w:val="00C80F57"/>
    <w:rsid w:val="00C82FDF"/>
    <w:rsid w:val="00C83723"/>
    <w:rsid w:val="00C83B01"/>
    <w:rsid w:val="00C85718"/>
    <w:rsid w:val="00C8685B"/>
    <w:rsid w:val="00C87CA8"/>
    <w:rsid w:val="00C90534"/>
    <w:rsid w:val="00C92256"/>
    <w:rsid w:val="00C9230C"/>
    <w:rsid w:val="00C97DAE"/>
    <w:rsid w:val="00CA033F"/>
    <w:rsid w:val="00CA21BF"/>
    <w:rsid w:val="00CA25E3"/>
    <w:rsid w:val="00CA2C0C"/>
    <w:rsid w:val="00CA4360"/>
    <w:rsid w:val="00CA4F0E"/>
    <w:rsid w:val="00CB0C08"/>
    <w:rsid w:val="00CB1056"/>
    <w:rsid w:val="00CB1241"/>
    <w:rsid w:val="00CB15A0"/>
    <w:rsid w:val="00CB2EEB"/>
    <w:rsid w:val="00CB4C91"/>
    <w:rsid w:val="00CC0819"/>
    <w:rsid w:val="00CC0964"/>
    <w:rsid w:val="00CC09C7"/>
    <w:rsid w:val="00CC1558"/>
    <w:rsid w:val="00CC1A71"/>
    <w:rsid w:val="00CC3A45"/>
    <w:rsid w:val="00CC3FC2"/>
    <w:rsid w:val="00CC432D"/>
    <w:rsid w:val="00CC4E77"/>
    <w:rsid w:val="00CD0472"/>
    <w:rsid w:val="00CD083C"/>
    <w:rsid w:val="00CD10BE"/>
    <w:rsid w:val="00CD2367"/>
    <w:rsid w:val="00CD2CF7"/>
    <w:rsid w:val="00CD3C0C"/>
    <w:rsid w:val="00CD748F"/>
    <w:rsid w:val="00CD75AD"/>
    <w:rsid w:val="00CD7FEA"/>
    <w:rsid w:val="00CE1504"/>
    <w:rsid w:val="00CE3941"/>
    <w:rsid w:val="00CE41BF"/>
    <w:rsid w:val="00CE4561"/>
    <w:rsid w:val="00CE488C"/>
    <w:rsid w:val="00CE7538"/>
    <w:rsid w:val="00CF132E"/>
    <w:rsid w:val="00CF3640"/>
    <w:rsid w:val="00CF616C"/>
    <w:rsid w:val="00CF7672"/>
    <w:rsid w:val="00D01531"/>
    <w:rsid w:val="00D016E5"/>
    <w:rsid w:val="00D03574"/>
    <w:rsid w:val="00D03969"/>
    <w:rsid w:val="00D03F53"/>
    <w:rsid w:val="00D052AE"/>
    <w:rsid w:val="00D05D69"/>
    <w:rsid w:val="00D06E59"/>
    <w:rsid w:val="00D07EDF"/>
    <w:rsid w:val="00D10000"/>
    <w:rsid w:val="00D1006B"/>
    <w:rsid w:val="00D102E8"/>
    <w:rsid w:val="00D118E6"/>
    <w:rsid w:val="00D11EAD"/>
    <w:rsid w:val="00D12351"/>
    <w:rsid w:val="00D14D4C"/>
    <w:rsid w:val="00D15D4F"/>
    <w:rsid w:val="00D16E58"/>
    <w:rsid w:val="00D16F67"/>
    <w:rsid w:val="00D17E3C"/>
    <w:rsid w:val="00D21625"/>
    <w:rsid w:val="00D22EBC"/>
    <w:rsid w:val="00D240D7"/>
    <w:rsid w:val="00D30EB7"/>
    <w:rsid w:val="00D317B4"/>
    <w:rsid w:val="00D34BE5"/>
    <w:rsid w:val="00D350DA"/>
    <w:rsid w:val="00D40BE3"/>
    <w:rsid w:val="00D41817"/>
    <w:rsid w:val="00D418CA"/>
    <w:rsid w:val="00D45079"/>
    <w:rsid w:val="00D503C6"/>
    <w:rsid w:val="00D50D3B"/>
    <w:rsid w:val="00D52B53"/>
    <w:rsid w:val="00D55ACF"/>
    <w:rsid w:val="00D55D33"/>
    <w:rsid w:val="00D60238"/>
    <w:rsid w:val="00D60C36"/>
    <w:rsid w:val="00D62F74"/>
    <w:rsid w:val="00D63ABB"/>
    <w:rsid w:val="00D65998"/>
    <w:rsid w:val="00D66E9E"/>
    <w:rsid w:val="00D6745B"/>
    <w:rsid w:val="00D676D4"/>
    <w:rsid w:val="00D6788E"/>
    <w:rsid w:val="00D67A0B"/>
    <w:rsid w:val="00D70777"/>
    <w:rsid w:val="00D70A62"/>
    <w:rsid w:val="00D71798"/>
    <w:rsid w:val="00D725F6"/>
    <w:rsid w:val="00D7268D"/>
    <w:rsid w:val="00D7276D"/>
    <w:rsid w:val="00D729D3"/>
    <w:rsid w:val="00D73C96"/>
    <w:rsid w:val="00D74E7B"/>
    <w:rsid w:val="00D74EB3"/>
    <w:rsid w:val="00D7639B"/>
    <w:rsid w:val="00D806A2"/>
    <w:rsid w:val="00D81B3B"/>
    <w:rsid w:val="00D82F65"/>
    <w:rsid w:val="00D85E2B"/>
    <w:rsid w:val="00D86A1A"/>
    <w:rsid w:val="00D86CF3"/>
    <w:rsid w:val="00D90AA8"/>
    <w:rsid w:val="00D9384D"/>
    <w:rsid w:val="00D93D19"/>
    <w:rsid w:val="00D95049"/>
    <w:rsid w:val="00D96896"/>
    <w:rsid w:val="00D975E2"/>
    <w:rsid w:val="00D979AF"/>
    <w:rsid w:val="00D97EFE"/>
    <w:rsid w:val="00DA4ECD"/>
    <w:rsid w:val="00DA7944"/>
    <w:rsid w:val="00DB0620"/>
    <w:rsid w:val="00DB1752"/>
    <w:rsid w:val="00DB1972"/>
    <w:rsid w:val="00DB3622"/>
    <w:rsid w:val="00DB4B56"/>
    <w:rsid w:val="00DB66A8"/>
    <w:rsid w:val="00DB6F03"/>
    <w:rsid w:val="00DC046D"/>
    <w:rsid w:val="00DC0D06"/>
    <w:rsid w:val="00DC565E"/>
    <w:rsid w:val="00DC6CF3"/>
    <w:rsid w:val="00DD06C8"/>
    <w:rsid w:val="00DD1E20"/>
    <w:rsid w:val="00DD2643"/>
    <w:rsid w:val="00DD26FF"/>
    <w:rsid w:val="00DD34A2"/>
    <w:rsid w:val="00DD3BD5"/>
    <w:rsid w:val="00DD3F30"/>
    <w:rsid w:val="00DD6A89"/>
    <w:rsid w:val="00DD6D0F"/>
    <w:rsid w:val="00DE01E4"/>
    <w:rsid w:val="00DE04B4"/>
    <w:rsid w:val="00DE0A70"/>
    <w:rsid w:val="00DE107D"/>
    <w:rsid w:val="00DE309B"/>
    <w:rsid w:val="00DE4C6B"/>
    <w:rsid w:val="00DE516C"/>
    <w:rsid w:val="00DE544C"/>
    <w:rsid w:val="00DE5D31"/>
    <w:rsid w:val="00DE709B"/>
    <w:rsid w:val="00DF07F0"/>
    <w:rsid w:val="00DF1091"/>
    <w:rsid w:val="00DF195D"/>
    <w:rsid w:val="00DF1C9E"/>
    <w:rsid w:val="00DF2740"/>
    <w:rsid w:val="00DF33ED"/>
    <w:rsid w:val="00DF42AE"/>
    <w:rsid w:val="00DF5B6C"/>
    <w:rsid w:val="00E0104D"/>
    <w:rsid w:val="00E024CD"/>
    <w:rsid w:val="00E02C3B"/>
    <w:rsid w:val="00E04ED6"/>
    <w:rsid w:val="00E0524D"/>
    <w:rsid w:val="00E06AB9"/>
    <w:rsid w:val="00E06E20"/>
    <w:rsid w:val="00E07117"/>
    <w:rsid w:val="00E075CF"/>
    <w:rsid w:val="00E12E7B"/>
    <w:rsid w:val="00E152C0"/>
    <w:rsid w:val="00E1590F"/>
    <w:rsid w:val="00E16780"/>
    <w:rsid w:val="00E17C83"/>
    <w:rsid w:val="00E2150B"/>
    <w:rsid w:val="00E219B2"/>
    <w:rsid w:val="00E25634"/>
    <w:rsid w:val="00E25925"/>
    <w:rsid w:val="00E25F64"/>
    <w:rsid w:val="00E27286"/>
    <w:rsid w:val="00E27509"/>
    <w:rsid w:val="00E2754C"/>
    <w:rsid w:val="00E27D23"/>
    <w:rsid w:val="00E309C2"/>
    <w:rsid w:val="00E326E6"/>
    <w:rsid w:val="00E337A9"/>
    <w:rsid w:val="00E3497E"/>
    <w:rsid w:val="00E358CF"/>
    <w:rsid w:val="00E36234"/>
    <w:rsid w:val="00E372D7"/>
    <w:rsid w:val="00E40135"/>
    <w:rsid w:val="00E4266E"/>
    <w:rsid w:val="00E43AA5"/>
    <w:rsid w:val="00E446D8"/>
    <w:rsid w:val="00E44AA0"/>
    <w:rsid w:val="00E466E2"/>
    <w:rsid w:val="00E46DED"/>
    <w:rsid w:val="00E538CF"/>
    <w:rsid w:val="00E60B27"/>
    <w:rsid w:val="00E60F7A"/>
    <w:rsid w:val="00E61FF3"/>
    <w:rsid w:val="00E6207A"/>
    <w:rsid w:val="00E621AE"/>
    <w:rsid w:val="00E62747"/>
    <w:rsid w:val="00E6607C"/>
    <w:rsid w:val="00E70F6E"/>
    <w:rsid w:val="00E718E5"/>
    <w:rsid w:val="00E73214"/>
    <w:rsid w:val="00E7327B"/>
    <w:rsid w:val="00E77372"/>
    <w:rsid w:val="00E807F0"/>
    <w:rsid w:val="00E83E8A"/>
    <w:rsid w:val="00E86A76"/>
    <w:rsid w:val="00E87880"/>
    <w:rsid w:val="00E9657A"/>
    <w:rsid w:val="00E96BA5"/>
    <w:rsid w:val="00E972E0"/>
    <w:rsid w:val="00E97B07"/>
    <w:rsid w:val="00EA3EAE"/>
    <w:rsid w:val="00EA7C3D"/>
    <w:rsid w:val="00EB2910"/>
    <w:rsid w:val="00EB3374"/>
    <w:rsid w:val="00EB3EEA"/>
    <w:rsid w:val="00EC07C4"/>
    <w:rsid w:val="00EC07C7"/>
    <w:rsid w:val="00EC21BF"/>
    <w:rsid w:val="00EC591F"/>
    <w:rsid w:val="00EC5B9B"/>
    <w:rsid w:val="00EC6ECD"/>
    <w:rsid w:val="00EC7603"/>
    <w:rsid w:val="00ED0924"/>
    <w:rsid w:val="00ED1CAB"/>
    <w:rsid w:val="00ED1D2F"/>
    <w:rsid w:val="00ED657A"/>
    <w:rsid w:val="00EE0ECD"/>
    <w:rsid w:val="00EE379A"/>
    <w:rsid w:val="00EE3C56"/>
    <w:rsid w:val="00EE4F41"/>
    <w:rsid w:val="00EE5AF3"/>
    <w:rsid w:val="00EE670C"/>
    <w:rsid w:val="00EE794E"/>
    <w:rsid w:val="00EF0BF8"/>
    <w:rsid w:val="00EF1726"/>
    <w:rsid w:val="00EF2117"/>
    <w:rsid w:val="00EF2E31"/>
    <w:rsid w:val="00EF4079"/>
    <w:rsid w:val="00EF5438"/>
    <w:rsid w:val="00EF5C7F"/>
    <w:rsid w:val="00F00D6F"/>
    <w:rsid w:val="00F04B37"/>
    <w:rsid w:val="00F0705B"/>
    <w:rsid w:val="00F1073F"/>
    <w:rsid w:val="00F11692"/>
    <w:rsid w:val="00F11DBD"/>
    <w:rsid w:val="00F1366B"/>
    <w:rsid w:val="00F14B6A"/>
    <w:rsid w:val="00F23A72"/>
    <w:rsid w:val="00F268C0"/>
    <w:rsid w:val="00F26DBB"/>
    <w:rsid w:val="00F334A1"/>
    <w:rsid w:val="00F35816"/>
    <w:rsid w:val="00F36353"/>
    <w:rsid w:val="00F3733B"/>
    <w:rsid w:val="00F37FDA"/>
    <w:rsid w:val="00F40EB0"/>
    <w:rsid w:val="00F4172E"/>
    <w:rsid w:val="00F41C92"/>
    <w:rsid w:val="00F42A64"/>
    <w:rsid w:val="00F439B0"/>
    <w:rsid w:val="00F441FB"/>
    <w:rsid w:val="00F44BA0"/>
    <w:rsid w:val="00F4589D"/>
    <w:rsid w:val="00F468B2"/>
    <w:rsid w:val="00F47F96"/>
    <w:rsid w:val="00F507BC"/>
    <w:rsid w:val="00F512C4"/>
    <w:rsid w:val="00F52386"/>
    <w:rsid w:val="00F52AFA"/>
    <w:rsid w:val="00F54ACE"/>
    <w:rsid w:val="00F55A5B"/>
    <w:rsid w:val="00F563CD"/>
    <w:rsid w:val="00F57322"/>
    <w:rsid w:val="00F60EED"/>
    <w:rsid w:val="00F62768"/>
    <w:rsid w:val="00F62C25"/>
    <w:rsid w:val="00F6439F"/>
    <w:rsid w:val="00F65EFB"/>
    <w:rsid w:val="00F6799C"/>
    <w:rsid w:val="00F67B69"/>
    <w:rsid w:val="00F71760"/>
    <w:rsid w:val="00F718AF"/>
    <w:rsid w:val="00F72820"/>
    <w:rsid w:val="00F72A33"/>
    <w:rsid w:val="00F73B5F"/>
    <w:rsid w:val="00F7460A"/>
    <w:rsid w:val="00F7489F"/>
    <w:rsid w:val="00F74A45"/>
    <w:rsid w:val="00F76A2D"/>
    <w:rsid w:val="00F809A6"/>
    <w:rsid w:val="00F81109"/>
    <w:rsid w:val="00F822BC"/>
    <w:rsid w:val="00F83266"/>
    <w:rsid w:val="00F83A8C"/>
    <w:rsid w:val="00F84872"/>
    <w:rsid w:val="00F85433"/>
    <w:rsid w:val="00F86E99"/>
    <w:rsid w:val="00F86EB7"/>
    <w:rsid w:val="00F876FE"/>
    <w:rsid w:val="00F9020A"/>
    <w:rsid w:val="00F9468E"/>
    <w:rsid w:val="00F95F29"/>
    <w:rsid w:val="00F96120"/>
    <w:rsid w:val="00F9721F"/>
    <w:rsid w:val="00F975BA"/>
    <w:rsid w:val="00F97C7B"/>
    <w:rsid w:val="00FA148A"/>
    <w:rsid w:val="00FA32FE"/>
    <w:rsid w:val="00FA4EF2"/>
    <w:rsid w:val="00FA5221"/>
    <w:rsid w:val="00FA56D6"/>
    <w:rsid w:val="00FA5A10"/>
    <w:rsid w:val="00FA631B"/>
    <w:rsid w:val="00FA67A4"/>
    <w:rsid w:val="00FA6BB4"/>
    <w:rsid w:val="00FA718B"/>
    <w:rsid w:val="00FB07E2"/>
    <w:rsid w:val="00FB12E2"/>
    <w:rsid w:val="00FB2F2F"/>
    <w:rsid w:val="00FB3E18"/>
    <w:rsid w:val="00FB3F51"/>
    <w:rsid w:val="00FB53F0"/>
    <w:rsid w:val="00FB6308"/>
    <w:rsid w:val="00FB69E0"/>
    <w:rsid w:val="00FB7374"/>
    <w:rsid w:val="00FB7E47"/>
    <w:rsid w:val="00FC03EA"/>
    <w:rsid w:val="00FC07AD"/>
    <w:rsid w:val="00FC17B5"/>
    <w:rsid w:val="00FC2BFE"/>
    <w:rsid w:val="00FC5077"/>
    <w:rsid w:val="00FC5D37"/>
    <w:rsid w:val="00FC6B86"/>
    <w:rsid w:val="00FC6CFE"/>
    <w:rsid w:val="00FD05D6"/>
    <w:rsid w:val="00FD147E"/>
    <w:rsid w:val="00FD3E50"/>
    <w:rsid w:val="00FD4433"/>
    <w:rsid w:val="00FD708D"/>
    <w:rsid w:val="00FD78BB"/>
    <w:rsid w:val="00FE3C5D"/>
    <w:rsid w:val="00FE4EF6"/>
    <w:rsid w:val="00FE5117"/>
    <w:rsid w:val="00FF1829"/>
    <w:rsid w:val="00FF3161"/>
    <w:rsid w:val="00FF3A3A"/>
    <w:rsid w:val="00FF3D79"/>
    <w:rsid w:val="00FF4CA2"/>
    <w:rsid w:val="00FF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F7489F"/>
    <w:pPr>
      <w:spacing w:before="100" w:beforeAutospacing="1" w:after="100" w:afterAutospacing="1" w:line="240" w:lineRule="auto"/>
      <w:outlineLvl w:val="0"/>
    </w:pPr>
    <w:rPr>
      <w:rFonts w:ascii="Times New Roman" w:hAnsi="Times New Roman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9970B0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D54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7489F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"/>
    <w:rsid w:val="009970B0"/>
    <w:rPr>
      <w:rFonts w:ascii="Cambria" w:eastAsia="Times New Roman" w:hAnsi="Cambria" w:cs="Times New Roman"/>
      <w:b/>
      <w:bCs/>
      <w:color w:val="4F81BD"/>
    </w:rPr>
  </w:style>
  <w:style w:type="character" w:styleId="a5">
    <w:name w:val="Strong"/>
    <w:uiPriority w:val="22"/>
    <w:qFormat/>
    <w:rsid w:val="007723C0"/>
    <w:rPr>
      <w:b/>
      <w:bCs/>
    </w:rPr>
  </w:style>
  <w:style w:type="paragraph" w:customStyle="1" w:styleId="ConsPlusCell">
    <w:name w:val="ConsPlusCell"/>
    <w:uiPriority w:val="99"/>
    <w:rsid w:val="00E43AA5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6">
    <w:name w:val="List Paragraph"/>
    <w:basedOn w:val="a"/>
    <w:uiPriority w:val="34"/>
    <w:qFormat/>
    <w:rsid w:val="00482BC4"/>
    <w:pPr>
      <w:ind w:left="720"/>
      <w:contextualSpacing/>
    </w:pPr>
  </w:style>
  <w:style w:type="paragraph" w:customStyle="1" w:styleId="ConsPlusNormal">
    <w:name w:val="ConsPlusNormal"/>
    <w:rsid w:val="00EE3C56"/>
    <w:pPr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</w:rPr>
  </w:style>
  <w:style w:type="paragraph" w:styleId="a7">
    <w:name w:val="Body Text"/>
    <w:basedOn w:val="a"/>
    <w:link w:val="a8"/>
    <w:rsid w:val="00E4266E"/>
    <w:pPr>
      <w:spacing w:after="120" w:line="240" w:lineRule="auto"/>
    </w:pPr>
  </w:style>
  <w:style w:type="character" w:customStyle="1" w:styleId="a8">
    <w:name w:val="Основной текст Знак"/>
    <w:link w:val="a7"/>
    <w:rsid w:val="00E4266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E4266E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Times New Roman" w:hAnsi="Times New Roman"/>
      <w:sz w:val="26"/>
      <w:szCs w:val="20"/>
    </w:rPr>
  </w:style>
  <w:style w:type="character" w:customStyle="1" w:styleId="aa">
    <w:name w:val="Нижний колонтитул Знак"/>
    <w:link w:val="a9"/>
    <w:uiPriority w:val="99"/>
    <w:rsid w:val="00E4266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EA7C3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iPriority w:val="99"/>
    <w:unhideWhenUsed/>
    <w:rsid w:val="00182BFD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06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0617"/>
  </w:style>
  <w:style w:type="paragraph" w:styleId="31">
    <w:name w:val="Body Text Indent 3"/>
    <w:basedOn w:val="a"/>
    <w:link w:val="32"/>
    <w:rsid w:val="003D0617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3D0617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p3">
    <w:name w:val="p3"/>
    <w:basedOn w:val="a"/>
    <w:rsid w:val="00DB36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AD02F0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ac">
    <w:name w:val="Заголовок"/>
    <w:basedOn w:val="a"/>
    <w:next w:val="a"/>
    <w:link w:val="ad"/>
    <w:uiPriority w:val="10"/>
    <w:qFormat/>
    <w:rsid w:val="002D0BB9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uiPriority w:val="10"/>
    <w:rsid w:val="002D0BB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TextList">
    <w:name w:val="ConsPlusTextList"/>
    <w:rsid w:val="0037217C"/>
    <w:pPr>
      <w:widowControl w:val="0"/>
      <w:autoSpaceDE w:val="0"/>
      <w:autoSpaceDN w:val="0"/>
    </w:pPr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C21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59"/>
    <w:unhideWhenUsed/>
    <w:rsid w:val="007E5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3C3A7A"/>
  </w:style>
  <w:style w:type="paragraph" w:styleId="af0">
    <w:name w:val="header"/>
    <w:basedOn w:val="a"/>
    <w:link w:val="af1"/>
    <w:uiPriority w:val="99"/>
    <w:unhideWhenUsed/>
    <w:rsid w:val="00B720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B7209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F7489F"/>
    <w:pPr>
      <w:spacing w:before="100" w:beforeAutospacing="1" w:after="100" w:afterAutospacing="1" w:line="240" w:lineRule="auto"/>
      <w:outlineLvl w:val="0"/>
    </w:pPr>
    <w:rPr>
      <w:rFonts w:ascii="Times New Roman" w:hAnsi="Times New Roman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9970B0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D54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7489F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"/>
    <w:rsid w:val="009970B0"/>
    <w:rPr>
      <w:rFonts w:ascii="Cambria" w:eastAsia="Times New Roman" w:hAnsi="Cambria" w:cs="Times New Roman"/>
      <w:b/>
      <w:bCs/>
      <w:color w:val="4F81BD"/>
    </w:rPr>
  </w:style>
  <w:style w:type="character" w:styleId="a5">
    <w:name w:val="Strong"/>
    <w:uiPriority w:val="22"/>
    <w:qFormat/>
    <w:rsid w:val="007723C0"/>
    <w:rPr>
      <w:b/>
      <w:bCs/>
    </w:rPr>
  </w:style>
  <w:style w:type="paragraph" w:customStyle="1" w:styleId="ConsPlusCell">
    <w:name w:val="ConsPlusCell"/>
    <w:uiPriority w:val="99"/>
    <w:rsid w:val="00E43AA5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6">
    <w:name w:val="List Paragraph"/>
    <w:basedOn w:val="a"/>
    <w:uiPriority w:val="34"/>
    <w:qFormat/>
    <w:rsid w:val="00482BC4"/>
    <w:pPr>
      <w:ind w:left="720"/>
      <w:contextualSpacing/>
    </w:pPr>
  </w:style>
  <w:style w:type="paragraph" w:customStyle="1" w:styleId="ConsPlusNormal">
    <w:name w:val="ConsPlusNormal"/>
    <w:rsid w:val="00EE3C56"/>
    <w:pPr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</w:rPr>
  </w:style>
  <w:style w:type="paragraph" w:styleId="a7">
    <w:name w:val="Body Text"/>
    <w:basedOn w:val="a"/>
    <w:link w:val="a8"/>
    <w:rsid w:val="00E4266E"/>
    <w:pPr>
      <w:spacing w:after="120" w:line="240" w:lineRule="auto"/>
    </w:pPr>
  </w:style>
  <w:style w:type="character" w:customStyle="1" w:styleId="a8">
    <w:name w:val="Основной текст Знак"/>
    <w:link w:val="a7"/>
    <w:rsid w:val="00E4266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E4266E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Times New Roman" w:hAnsi="Times New Roman"/>
      <w:sz w:val="26"/>
      <w:szCs w:val="20"/>
    </w:rPr>
  </w:style>
  <w:style w:type="character" w:customStyle="1" w:styleId="aa">
    <w:name w:val="Нижний колонтитул Знак"/>
    <w:link w:val="a9"/>
    <w:uiPriority w:val="99"/>
    <w:rsid w:val="00E4266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EA7C3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iPriority w:val="99"/>
    <w:unhideWhenUsed/>
    <w:rsid w:val="00182BFD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06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0617"/>
  </w:style>
  <w:style w:type="paragraph" w:styleId="31">
    <w:name w:val="Body Text Indent 3"/>
    <w:basedOn w:val="a"/>
    <w:link w:val="32"/>
    <w:rsid w:val="003D0617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3D0617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p3">
    <w:name w:val="p3"/>
    <w:basedOn w:val="a"/>
    <w:rsid w:val="00DB36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AD02F0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ac">
    <w:name w:val="Заголовок"/>
    <w:basedOn w:val="a"/>
    <w:next w:val="a"/>
    <w:link w:val="ad"/>
    <w:uiPriority w:val="10"/>
    <w:qFormat/>
    <w:rsid w:val="002D0BB9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uiPriority w:val="10"/>
    <w:rsid w:val="002D0BB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TextList">
    <w:name w:val="ConsPlusTextList"/>
    <w:rsid w:val="0037217C"/>
    <w:pPr>
      <w:widowControl w:val="0"/>
      <w:autoSpaceDE w:val="0"/>
      <w:autoSpaceDN w:val="0"/>
    </w:pPr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C21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59"/>
    <w:unhideWhenUsed/>
    <w:rsid w:val="007E5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3C3A7A"/>
  </w:style>
  <w:style w:type="paragraph" w:styleId="af0">
    <w:name w:val="header"/>
    <w:basedOn w:val="a"/>
    <w:link w:val="af1"/>
    <w:uiPriority w:val="99"/>
    <w:unhideWhenUsed/>
    <w:rsid w:val="00B720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B7209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4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244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1386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6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503BBA91729B171AD69367FCA16D7B3C23CF67C07088E343D63251CDD1D50B8166BF6720EFAFAFD85D50A3881C3C6809A7C5810662A68D4h6z6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\AppData\Local\Microsoft\Windows\Temporary%20Internet%20Files\Content.Outlook\SF6G7VHA\&#1055;&#1086;&#1088;&#1103;&#1076;&#1086;&#1082;%20&#1089;&#1091;&#1073;&#1089;&#1080;&#1076;&#1080;&#1088;&#1086;&#1074;&#1072;&#1085;&#1080;&#1103;%20&#1073;&#1080;&#1079;&#1085;&#1077;&#1089;-%20&#1087;&#1088;&#1086;&#1077;&#1082;&#1090;&#1086;&#1074;%20&#1087;&#1088;&#1072;&#1074;&#1082;&#1072;%20&#1055;&#1088;&#1086;&#1082;&#1091;&#1088;&#1072;&#1090;&#1091;&#1088;&#1072;%20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5CA1B-239F-4620-9B8D-6FE2B720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Порядок субсидирования бизнес- проектов правка Прокуратура 2</Template>
  <TotalTime>24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6987</CharactersWithSpaces>
  <SharedDoc>false</SharedDoc>
  <HLinks>
    <vt:vector size="72" baseType="variant">
      <vt:variant>
        <vt:i4>3407984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P41</vt:lpwstr>
      </vt:variant>
      <vt:variant>
        <vt:i4>6815842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consultantplus://offline/ref=2503BBA91729B171AD69367FCA16D7B3C23CF67C07088E343D63251CDD1D50B8166BF6720EFAFAFD85D50A3881C3C6809A7C5810662A68D4h6z6C</vt:lpwstr>
      </vt:variant>
      <vt:variant>
        <vt:lpwstr/>
      </vt:variant>
      <vt:variant>
        <vt:i4>3407984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  <vt:variant>
        <vt:i4>3407984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P46</vt:lpwstr>
      </vt:variant>
      <vt:variant>
        <vt:i4>3604592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3604592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3473520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2490479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consultantplus://offline/ref=A1EBF8CE04E59E37593A614A93D09941447FECCA7510962688C0A1AACE64ED1BCE02C39D711C5976374128D28456B6FA30F26B70A85604B20CA5L</vt:lpwstr>
      </vt:variant>
      <vt:variant>
        <vt:lpwstr/>
      </vt:variant>
      <vt:variant>
        <vt:i4>3145826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consultantplus://offline/ref=2503BBA91729B171AD692872DC7A89B7C23FAB720F0B85676231234B824D56ED562BF0274DBEF7FD86DE586AC19D9FD0DA3755107C3668D471C0DE60h8z1C</vt:lpwstr>
      </vt:variant>
      <vt:variant>
        <vt:lpwstr/>
      </vt:variant>
      <vt:variant>
        <vt:i4>6815797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consultantplus://offline/ref=2503BBA91729B171AD69367FCA16D7B3C035F1770D098E343D63251CDD1D50B8166BF6720EF9F9F58FD50A3881C3C6809A7C5810662A68D4h6z6C</vt:lpwstr>
      </vt:variant>
      <vt:variant>
        <vt:lpwstr/>
      </vt:variant>
      <vt:variant>
        <vt:i4>3145826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consultantplus://offline/ref=2503BBA91729B171AD692872DC7A89B7C23FAB720F0B85676231234B824D56ED562BF0274DBEF7FD86DE586AC19D9FD0DA3755107C3668D471C0DE60h8z1C</vt:lpwstr>
      </vt:variant>
      <vt:variant>
        <vt:lpwstr/>
      </vt:variant>
      <vt:variant>
        <vt:i4>6815797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consultantplus://offline/ref=2503BBA91729B171AD69367FCA16D7B3C035F1770D098E343D63251CDD1D50B8166BF6720EF9F9F58FD50A3881C3C6809A7C5810662A68D4h6z6C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Владимирович Николаев</dc:creator>
  <cp:lastModifiedBy>Алексей Владимирович Николаев</cp:lastModifiedBy>
  <cp:revision>5</cp:revision>
  <cp:lastPrinted>2019-08-19T09:20:00Z</cp:lastPrinted>
  <dcterms:created xsi:type="dcterms:W3CDTF">2019-09-27T10:13:00Z</dcterms:created>
  <dcterms:modified xsi:type="dcterms:W3CDTF">2019-09-27T10:41:00Z</dcterms:modified>
</cp:coreProperties>
</file>